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B6F" w:rsidRDefault="00C75B6F" w:rsidP="009B0EA7">
      <w:pPr>
        <w:pStyle w:val="Heading1"/>
        <w:jc w:val="center"/>
        <w:rPr>
          <w:rStyle w:val="Emphasis"/>
          <w:i w:val="0"/>
          <w:sz w:val="28"/>
          <w:szCs w:val="28"/>
        </w:rPr>
      </w:pPr>
      <w:r>
        <w:rPr>
          <w:rStyle w:val="Emphasis"/>
          <w:i w:val="0"/>
          <w:sz w:val="28"/>
          <w:szCs w:val="28"/>
        </w:rPr>
        <w:t>Главное у</w:t>
      </w:r>
      <w:r w:rsidRPr="00490323">
        <w:rPr>
          <w:rStyle w:val="Emphasis"/>
          <w:i w:val="0"/>
          <w:sz w:val="28"/>
          <w:szCs w:val="28"/>
        </w:rPr>
        <w:t xml:space="preserve">правление </w:t>
      </w:r>
      <w:r>
        <w:rPr>
          <w:rStyle w:val="Emphasis"/>
          <w:i w:val="0"/>
          <w:sz w:val="28"/>
          <w:szCs w:val="28"/>
        </w:rPr>
        <w:t xml:space="preserve">образования и молодежной политики </w:t>
      </w:r>
    </w:p>
    <w:p w:rsidR="00C75B6F" w:rsidRPr="00490323" w:rsidRDefault="00C75B6F" w:rsidP="009B0EA7">
      <w:pPr>
        <w:pStyle w:val="Heading1"/>
        <w:jc w:val="center"/>
        <w:rPr>
          <w:rStyle w:val="Emphasis"/>
          <w:i w:val="0"/>
          <w:sz w:val="28"/>
          <w:szCs w:val="28"/>
        </w:rPr>
      </w:pPr>
      <w:r w:rsidRPr="00490323">
        <w:rPr>
          <w:rStyle w:val="Emphasis"/>
          <w:i w:val="0"/>
          <w:sz w:val="28"/>
          <w:szCs w:val="28"/>
        </w:rPr>
        <w:t xml:space="preserve">Алтайского края </w:t>
      </w:r>
    </w:p>
    <w:p w:rsidR="00C75B6F" w:rsidRDefault="00C75B6F" w:rsidP="009B0EA7">
      <w:pPr>
        <w:jc w:val="center"/>
        <w:rPr>
          <w:sz w:val="28"/>
          <w:szCs w:val="28"/>
        </w:rPr>
      </w:pPr>
      <w:r w:rsidRPr="00EE7398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 xml:space="preserve">бюджетное профессиональное </w:t>
      </w:r>
      <w:r w:rsidRPr="00EE7398">
        <w:rPr>
          <w:sz w:val="28"/>
          <w:szCs w:val="28"/>
        </w:rPr>
        <w:t xml:space="preserve">образовательное учреждение </w:t>
      </w:r>
    </w:p>
    <w:p w:rsidR="00C75B6F" w:rsidRDefault="00C75B6F" w:rsidP="009B0EA7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«Профессиональный лицей Немецкого национального района».</w:t>
      </w:r>
    </w:p>
    <w:p w:rsidR="00C75B6F" w:rsidRDefault="00C75B6F" w:rsidP="009B0EA7">
      <w:pPr>
        <w:jc w:val="right"/>
        <w:rPr>
          <w:sz w:val="28"/>
          <w:szCs w:val="28"/>
        </w:rPr>
      </w:pPr>
    </w:p>
    <w:p w:rsidR="00C75B6F" w:rsidRPr="00EE7398" w:rsidRDefault="00C75B6F" w:rsidP="009B0EA7">
      <w:pPr>
        <w:jc w:val="right"/>
        <w:rPr>
          <w:sz w:val="28"/>
          <w:szCs w:val="28"/>
        </w:rPr>
      </w:pPr>
    </w:p>
    <w:p w:rsidR="00C75B6F" w:rsidRPr="00EE7398" w:rsidRDefault="00C75B6F" w:rsidP="009B0EA7">
      <w:pPr>
        <w:jc w:val="right"/>
        <w:rPr>
          <w:sz w:val="28"/>
          <w:szCs w:val="28"/>
        </w:rPr>
      </w:pPr>
    </w:p>
    <w:p w:rsidR="00C75B6F" w:rsidRPr="00DF6F86" w:rsidRDefault="00C75B6F" w:rsidP="00D64DA3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                                                                            УТВЕРЖДАЮ</w:t>
      </w:r>
    </w:p>
    <w:p w:rsidR="00C75B6F" w:rsidRPr="00DF6F86" w:rsidRDefault="00C75B6F" w:rsidP="00D64DA3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директора по УПР                                                          Директор КГБ ПОУ «ПЛ ННР»</w:t>
      </w:r>
    </w:p>
    <w:p w:rsidR="00C75B6F" w:rsidRDefault="00C75B6F" w:rsidP="00D64DA3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А.В.Фриауф                                                          ______________В.Э.Байрит</w:t>
      </w:r>
    </w:p>
    <w:p w:rsidR="00C75B6F" w:rsidRPr="00DF6F86" w:rsidRDefault="00C75B6F" w:rsidP="00D64DA3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«__»__________2014 г.                                                          «___»____________2014 г.</w:t>
      </w:r>
    </w:p>
    <w:p w:rsidR="00C75B6F" w:rsidRDefault="00C75B6F" w:rsidP="00D64DA3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75B6F" w:rsidRPr="00EE7398" w:rsidRDefault="00C75B6F" w:rsidP="009B0EA7">
      <w:pPr>
        <w:jc w:val="right"/>
        <w:rPr>
          <w:sz w:val="28"/>
          <w:szCs w:val="28"/>
        </w:rPr>
      </w:pPr>
    </w:p>
    <w:p w:rsidR="00C75B6F" w:rsidRPr="00EE7398" w:rsidRDefault="00C75B6F" w:rsidP="009B0EA7">
      <w:pPr>
        <w:jc w:val="right"/>
        <w:rPr>
          <w:sz w:val="28"/>
          <w:szCs w:val="28"/>
        </w:rPr>
      </w:pPr>
      <w:r w:rsidRPr="00EE7398">
        <w:rPr>
          <w:sz w:val="28"/>
          <w:szCs w:val="28"/>
        </w:rPr>
        <w:tab/>
      </w:r>
      <w:r w:rsidRPr="00EE7398">
        <w:rPr>
          <w:sz w:val="28"/>
          <w:szCs w:val="28"/>
        </w:rPr>
        <w:tab/>
      </w:r>
      <w:r w:rsidRPr="00EE7398">
        <w:rPr>
          <w:sz w:val="28"/>
          <w:szCs w:val="28"/>
        </w:rPr>
        <w:tab/>
      </w:r>
    </w:p>
    <w:p w:rsidR="00C75B6F" w:rsidRPr="00EE7398" w:rsidRDefault="00C75B6F" w:rsidP="009B0EA7">
      <w:pPr>
        <w:rPr>
          <w:sz w:val="28"/>
          <w:szCs w:val="28"/>
        </w:rPr>
      </w:pPr>
    </w:p>
    <w:p w:rsidR="00C75B6F" w:rsidRPr="00EE7398" w:rsidRDefault="00C75B6F" w:rsidP="009B0EA7">
      <w:pPr>
        <w:rPr>
          <w:sz w:val="28"/>
          <w:szCs w:val="28"/>
        </w:rPr>
      </w:pPr>
    </w:p>
    <w:p w:rsidR="00C75B6F" w:rsidRPr="00EE7398" w:rsidRDefault="00C75B6F" w:rsidP="009B0EA7">
      <w:pPr>
        <w:rPr>
          <w:sz w:val="28"/>
          <w:szCs w:val="28"/>
        </w:rPr>
      </w:pPr>
    </w:p>
    <w:p w:rsidR="00C75B6F" w:rsidRPr="00EE7398" w:rsidRDefault="00C75B6F" w:rsidP="009B0EA7">
      <w:pPr>
        <w:rPr>
          <w:sz w:val="28"/>
          <w:szCs w:val="28"/>
        </w:rPr>
      </w:pPr>
    </w:p>
    <w:p w:rsidR="00C75B6F" w:rsidRPr="00EE7398" w:rsidRDefault="00C75B6F" w:rsidP="009B0EA7">
      <w:pPr>
        <w:rPr>
          <w:sz w:val="28"/>
          <w:szCs w:val="28"/>
        </w:rPr>
      </w:pPr>
    </w:p>
    <w:p w:rsidR="00C75B6F" w:rsidRDefault="00C75B6F" w:rsidP="009B0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EE7398">
        <w:rPr>
          <w:b/>
          <w:caps/>
          <w:sz w:val="28"/>
          <w:szCs w:val="28"/>
        </w:rPr>
        <w:t>РАБОЧАЯ  ПРОГРАММа УЧЕБНОЙ ДИСЦИПЛИНЫ</w:t>
      </w:r>
    </w:p>
    <w:p w:rsidR="00C75B6F" w:rsidRDefault="00C75B6F" w:rsidP="009B0EA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ОП.06 «</w:t>
      </w:r>
      <w:r w:rsidRPr="00F0345D">
        <w:rPr>
          <w:b/>
          <w:sz w:val="40"/>
          <w:szCs w:val="40"/>
        </w:rPr>
        <w:t>Основы бизнеса и предпринимательской деятельности</w:t>
      </w:r>
      <w:r>
        <w:rPr>
          <w:b/>
          <w:sz w:val="32"/>
          <w:szCs w:val="32"/>
        </w:rPr>
        <w:t>»</w:t>
      </w:r>
    </w:p>
    <w:p w:rsidR="00C75B6F" w:rsidRPr="004A7ADB" w:rsidRDefault="00C75B6F" w:rsidP="004A7ADB">
      <w:pPr>
        <w:jc w:val="center"/>
        <w:rPr>
          <w:b/>
          <w:sz w:val="28"/>
          <w:szCs w:val="28"/>
        </w:rPr>
      </w:pPr>
      <w:r w:rsidRPr="004A7ADB">
        <w:rPr>
          <w:sz w:val="28"/>
          <w:szCs w:val="28"/>
        </w:rPr>
        <w:t>Программа подготовки квалифицированных рабочих. служащих по профессии СПО 19.01.17 «ПОВАР, КОНДИТЕР».</w:t>
      </w:r>
    </w:p>
    <w:p w:rsidR="00C75B6F" w:rsidRPr="004A7ADB" w:rsidRDefault="00C75B6F" w:rsidP="009B0EA7">
      <w:pPr>
        <w:pStyle w:val="Heading1"/>
        <w:jc w:val="center"/>
        <w:rPr>
          <w:b/>
          <w:sz w:val="28"/>
          <w:szCs w:val="28"/>
        </w:rPr>
      </w:pPr>
      <w:r w:rsidRPr="004A7ADB">
        <w:rPr>
          <w:b/>
          <w:sz w:val="28"/>
          <w:szCs w:val="28"/>
        </w:rPr>
        <w:t xml:space="preserve"> </w:t>
      </w:r>
    </w:p>
    <w:p w:rsidR="00C75B6F" w:rsidRDefault="00C75B6F" w:rsidP="009B0EA7">
      <w:pPr>
        <w:jc w:val="center"/>
        <w:rPr>
          <w:sz w:val="28"/>
          <w:szCs w:val="28"/>
        </w:rPr>
      </w:pPr>
    </w:p>
    <w:p w:rsidR="00C75B6F" w:rsidRDefault="00C75B6F" w:rsidP="009B0EA7">
      <w:pPr>
        <w:jc w:val="center"/>
        <w:rPr>
          <w:sz w:val="28"/>
          <w:szCs w:val="28"/>
        </w:rPr>
      </w:pPr>
    </w:p>
    <w:p w:rsidR="00C75B6F" w:rsidRDefault="00C75B6F" w:rsidP="009B0EA7">
      <w:pPr>
        <w:jc w:val="center"/>
        <w:rPr>
          <w:sz w:val="28"/>
          <w:szCs w:val="28"/>
        </w:rPr>
      </w:pPr>
    </w:p>
    <w:p w:rsidR="00C75B6F" w:rsidRDefault="00C75B6F" w:rsidP="009B0EA7">
      <w:pPr>
        <w:jc w:val="center"/>
        <w:rPr>
          <w:sz w:val="28"/>
          <w:szCs w:val="28"/>
        </w:rPr>
      </w:pPr>
    </w:p>
    <w:p w:rsidR="00C75B6F" w:rsidRDefault="00C75B6F" w:rsidP="009B0EA7">
      <w:pPr>
        <w:jc w:val="center"/>
        <w:rPr>
          <w:sz w:val="28"/>
          <w:szCs w:val="28"/>
        </w:rPr>
      </w:pPr>
    </w:p>
    <w:p w:rsidR="00C75B6F" w:rsidRPr="004C4327" w:rsidRDefault="00C75B6F" w:rsidP="00050B08">
      <w:pPr>
        <w:pStyle w:val="PlainText"/>
      </w:pPr>
    </w:p>
    <w:p w:rsidR="00C75B6F" w:rsidRDefault="00C75B6F" w:rsidP="00D64DA3">
      <w:pPr>
        <w:pStyle w:val="PlainTex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РАССМОТРЕНО</w:t>
      </w:r>
    </w:p>
    <w:p w:rsidR="00C75B6F" w:rsidRPr="00D64DA3" w:rsidRDefault="00C75B6F" w:rsidP="00D64DA3">
      <w:pPr>
        <w:pStyle w:val="PlainText"/>
        <w:jc w:val="right"/>
        <w:rPr>
          <w:rFonts w:ascii="Times New Roman" w:hAnsi="Times New Roman" w:cs="Times New Roman"/>
          <w:sz w:val="24"/>
          <w:szCs w:val="24"/>
        </w:rPr>
      </w:pPr>
      <w:r w:rsidRPr="00D64DA3">
        <w:rPr>
          <w:rFonts w:ascii="Times New Roman" w:hAnsi="Times New Roman" w:cs="Times New Roman"/>
          <w:sz w:val="24"/>
          <w:szCs w:val="24"/>
        </w:rPr>
        <w:t>на заседании педагогического</w:t>
      </w:r>
    </w:p>
    <w:p w:rsidR="00C75B6F" w:rsidRPr="00D64DA3" w:rsidRDefault="00C75B6F" w:rsidP="00D64DA3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D64D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совета </w:t>
      </w:r>
    </w:p>
    <w:p w:rsidR="00C75B6F" w:rsidRPr="00D64DA3" w:rsidRDefault="00C75B6F" w:rsidP="00D64DA3">
      <w:pPr>
        <w:pStyle w:val="PlainText"/>
        <w:tabs>
          <w:tab w:val="left" w:pos="6255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D64DA3">
        <w:rPr>
          <w:rFonts w:ascii="Times New Roman" w:hAnsi="Times New Roman" w:cs="Times New Roman"/>
          <w:sz w:val="24"/>
          <w:szCs w:val="24"/>
        </w:rPr>
        <w:tab/>
        <w:t xml:space="preserve">«___»___________ </w:t>
      </w:r>
      <w:r>
        <w:rPr>
          <w:rFonts w:ascii="Times New Roman" w:hAnsi="Times New Roman" w:cs="Times New Roman"/>
          <w:sz w:val="24"/>
          <w:szCs w:val="24"/>
        </w:rPr>
        <w:t>2014</w:t>
      </w:r>
      <w:r w:rsidRPr="00D64DA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75B6F" w:rsidRPr="00D64DA3" w:rsidRDefault="00C75B6F" w:rsidP="00D64DA3">
      <w:pPr>
        <w:pStyle w:val="PlainText"/>
        <w:jc w:val="center"/>
        <w:rPr>
          <w:sz w:val="24"/>
          <w:szCs w:val="24"/>
        </w:rPr>
      </w:pPr>
      <w:r w:rsidRPr="00D64DA3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       </w:t>
      </w:r>
      <w:r w:rsidRPr="00D64DA3">
        <w:rPr>
          <w:sz w:val="24"/>
          <w:szCs w:val="24"/>
        </w:rPr>
        <w:t>Протокол № ____</w:t>
      </w:r>
    </w:p>
    <w:p w:rsidR="00C75B6F" w:rsidRPr="00D64DA3" w:rsidRDefault="00C75B6F" w:rsidP="009B0EA7">
      <w:pPr>
        <w:jc w:val="center"/>
      </w:pPr>
    </w:p>
    <w:p w:rsidR="00C75B6F" w:rsidRPr="00D64DA3" w:rsidRDefault="00C75B6F" w:rsidP="009B0EA7">
      <w:pPr>
        <w:jc w:val="center"/>
      </w:pPr>
    </w:p>
    <w:p w:rsidR="00C75B6F" w:rsidRDefault="00C75B6F" w:rsidP="009B0EA7">
      <w:pPr>
        <w:jc w:val="center"/>
        <w:rPr>
          <w:sz w:val="28"/>
          <w:szCs w:val="28"/>
        </w:rPr>
      </w:pPr>
    </w:p>
    <w:p w:rsidR="00C75B6F" w:rsidRDefault="00C75B6F" w:rsidP="009B0EA7">
      <w:pPr>
        <w:jc w:val="center"/>
        <w:rPr>
          <w:sz w:val="28"/>
          <w:szCs w:val="28"/>
        </w:rPr>
      </w:pPr>
    </w:p>
    <w:p w:rsidR="00C75B6F" w:rsidRDefault="00C75B6F" w:rsidP="009B0EA7">
      <w:pPr>
        <w:jc w:val="center"/>
        <w:rPr>
          <w:sz w:val="28"/>
          <w:szCs w:val="28"/>
        </w:rPr>
      </w:pPr>
    </w:p>
    <w:p w:rsidR="00C75B6F" w:rsidRDefault="00C75B6F" w:rsidP="009B0EA7">
      <w:pPr>
        <w:jc w:val="center"/>
        <w:rPr>
          <w:sz w:val="28"/>
          <w:szCs w:val="28"/>
        </w:rPr>
      </w:pPr>
    </w:p>
    <w:p w:rsidR="00C75B6F" w:rsidRDefault="00C75B6F" w:rsidP="009B0EA7">
      <w:pPr>
        <w:jc w:val="center"/>
        <w:rPr>
          <w:sz w:val="28"/>
          <w:szCs w:val="28"/>
        </w:rPr>
      </w:pPr>
    </w:p>
    <w:p w:rsidR="00C75B6F" w:rsidRDefault="00C75B6F" w:rsidP="009B0EA7">
      <w:pPr>
        <w:jc w:val="center"/>
        <w:rPr>
          <w:sz w:val="28"/>
          <w:szCs w:val="28"/>
        </w:rPr>
      </w:pPr>
    </w:p>
    <w:p w:rsidR="00C75B6F" w:rsidRDefault="00C75B6F" w:rsidP="00660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с. Гальбштадт 2014 год.</w:t>
      </w:r>
    </w:p>
    <w:p w:rsidR="00C75B6F" w:rsidRDefault="00C75B6F" w:rsidP="00D64D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5B6F" w:rsidRPr="00A20A8B" w:rsidRDefault="00C75B6F" w:rsidP="00D64DA3">
      <w:pPr>
        <w:jc w:val="center"/>
        <w:rPr>
          <w:b/>
          <w:caps/>
          <w:sz w:val="28"/>
          <w:szCs w:val="28"/>
        </w:rPr>
      </w:pPr>
    </w:p>
    <w:p w:rsidR="00C75B6F" w:rsidRDefault="00C75B6F" w:rsidP="004A7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tab/>
      </w:r>
      <w:r>
        <w:rPr>
          <w:bCs/>
          <w:i/>
        </w:rPr>
        <w:t xml:space="preserve">         </w:t>
      </w:r>
      <w:r w:rsidRPr="00BA05EF">
        <w:rPr>
          <w:bCs/>
        </w:rPr>
        <w:t>П</w:t>
      </w:r>
      <w:r w:rsidRPr="00BA05EF">
        <w:t>рограмма учебной дисциплины</w:t>
      </w:r>
      <w:r w:rsidRPr="00BA05EF">
        <w:rPr>
          <w:caps/>
        </w:rPr>
        <w:t xml:space="preserve"> </w:t>
      </w:r>
      <w:r w:rsidRPr="00BA05EF">
        <w:t>разработана на основе Федеральных</w:t>
      </w:r>
      <w:r>
        <w:t xml:space="preserve"> государственных образовательных стандартов по профессиям СПО 19.01.10</w:t>
      </w:r>
      <w:r>
        <w:rPr>
          <w:sz w:val="28"/>
          <w:szCs w:val="28"/>
        </w:rPr>
        <w:t xml:space="preserve"> «Повар, кондитер».</w:t>
      </w:r>
      <w:r w:rsidRPr="00FC53FE">
        <w:t xml:space="preserve"> </w:t>
      </w:r>
    </w:p>
    <w:p w:rsidR="00C75B6F" w:rsidRDefault="00C75B6F" w:rsidP="00D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75B6F" w:rsidRDefault="00C75B6F" w:rsidP="00D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A7ADB">
        <w:rPr>
          <w:sz w:val="28"/>
          <w:szCs w:val="28"/>
        </w:rPr>
        <w:t>Организация-разработчик: КГ</w:t>
      </w:r>
      <w:r>
        <w:rPr>
          <w:sz w:val="28"/>
          <w:szCs w:val="28"/>
        </w:rPr>
        <w:t>Б П</w:t>
      </w:r>
      <w:r w:rsidRPr="004A7ADB">
        <w:rPr>
          <w:sz w:val="28"/>
          <w:szCs w:val="28"/>
        </w:rPr>
        <w:t xml:space="preserve">ОУ </w:t>
      </w:r>
      <w:r>
        <w:rPr>
          <w:sz w:val="28"/>
          <w:szCs w:val="28"/>
        </w:rPr>
        <w:t>«ПЛ ННР».</w:t>
      </w:r>
    </w:p>
    <w:p w:rsidR="00C75B6F" w:rsidRDefault="00C75B6F" w:rsidP="00D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75B6F" w:rsidRDefault="00C75B6F" w:rsidP="00D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A7ADB">
        <w:rPr>
          <w:sz w:val="28"/>
          <w:szCs w:val="28"/>
        </w:rPr>
        <w:t>Разработчики:</w:t>
      </w:r>
      <w:r>
        <w:t xml:space="preserve"> </w:t>
      </w:r>
    </w:p>
    <w:p w:rsidR="00C75B6F" w:rsidRDefault="00C75B6F" w:rsidP="00D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Манапова Т.П..- преподаватель  1 квалификационной категории </w:t>
      </w:r>
    </w:p>
    <w:p w:rsidR="00C75B6F" w:rsidRDefault="00C75B6F" w:rsidP="00D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КГБ ПОУ  «ПЛ ННР».</w:t>
      </w:r>
    </w:p>
    <w:p w:rsidR="00C75B6F" w:rsidRDefault="00C75B6F" w:rsidP="00D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Фриауф Е.Л.-  преподаватель  высшей квалификационной категории </w:t>
      </w:r>
    </w:p>
    <w:p w:rsidR="00C75B6F" w:rsidRPr="005C42EB" w:rsidRDefault="00C75B6F" w:rsidP="00D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КГБ ПОУ «ПЛ ННР».</w:t>
      </w:r>
    </w:p>
    <w:p w:rsidR="00C75B6F" w:rsidRDefault="00C75B6F" w:rsidP="00D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75B6F" w:rsidRDefault="00C75B6F" w:rsidP="00D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Pr="00D64DA3" w:rsidRDefault="00C75B6F" w:rsidP="00D64DA3"/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4A7ADB"/>
    <w:p w:rsidR="00C75B6F" w:rsidRDefault="00C75B6F" w:rsidP="004A7ADB"/>
    <w:p w:rsidR="00C75B6F" w:rsidRPr="004A7ADB" w:rsidRDefault="00C75B6F" w:rsidP="004A7ADB"/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Cs/>
          <w:i/>
        </w:rPr>
        <w:t xml:space="preserve">                                                  </w:t>
      </w:r>
      <w:r w:rsidRPr="00A20A8B">
        <w:rPr>
          <w:b/>
          <w:sz w:val="28"/>
          <w:szCs w:val="28"/>
        </w:rPr>
        <w:t>СОДЕРЖАНИЕ</w:t>
      </w:r>
    </w:p>
    <w:p w:rsidR="00C75B6F" w:rsidRPr="00942BF1" w:rsidRDefault="00C75B6F" w:rsidP="009B0EA7"/>
    <w:p w:rsidR="00C75B6F" w:rsidRPr="00422C0B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422C0B">
        <w:rPr>
          <w:b/>
        </w:rPr>
        <w:t xml:space="preserve">           </w:t>
      </w:r>
    </w:p>
    <w:tbl>
      <w:tblPr>
        <w:tblW w:w="0" w:type="auto"/>
        <w:tblLook w:val="01E0"/>
      </w:tblPr>
      <w:tblGrid>
        <w:gridCol w:w="7668"/>
        <w:gridCol w:w="1903"/>
      </w:tblGrid>
      <w:tr w:rsidR="00C75B6F" w:rsidRPr="00A20A8B" w:rsidTr="00947AF9">
        <w:tc>
          <w:tcPr>
            <w:tcW w:w="7668" w:type="dxa"/>
          </w:tcPr>
          <w:p w:rsidR="00C75B6F" w:rsidRPr="00A20A8B" w:rsidRDefault="00C75B6F" w:rsidP="00947AF9">
            <w:pPr>
              <w:pStyle w:val="Heading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C75B6F" w:rsidRPr="00A20A8B" w:rsidRDefault="00C75B6F" w:rsidP="0094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C75B6F" w:rsidRPr="00A20A8B" w:rsidTr="00947AF9">
        <w:tc>
          <w:tcPr>
            <w:tcW w:w="7668" w:type="dxa"/>
          </w:tcPr>
          <w:p w:rsidR="00C75B6F" w:rsidRPr="00A20A8B" w:rsidRDefault="00C75B6F" w:rsidP="008D2ADF">
            <w:pPr>
              <w:pStyle w:val="Heading1"/>
              <w:numPr>
                <w:ilvl w:val="0"/>
                <w:numId w:val="2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C75B6F" w:rsidRPr="00A20A8B" w:rsidRDefault="00C75B6F" w:rsidP="00947AF9"/>
        </w:tc>
        <w:tc>
          <w:tcPr>
            <w:tcW w:w="1903" w:type="dxa"/>
          </w:tcPr>
          <w:p w:rsidR="00C75B6F" w:rsidRPr="00A20A8B" w:rsidRDefault="00C75B6F" w:rsidP="0094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75B6F" w:rsidRPr="00A20A8B" w:rsidTr="00947AF9">
        <w:tc>
          <w:tcPr>
            <w:tcW w:w="7668" w:type="dxa"/>
          </w:tcPr>
          <w:p w:rsidR="00C75B6F" w:rsidRPr="00A20A8B" w:rsidRDefault="00C75B6F" w:rsidP="009B0EA7">
            <w:pPr>
              <w:pStyle w:val="Heading1"/>
              <w:numPr>
                <w:ilvl w:val="0"/>
                <w:numId w:val="2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C75B6F" w:rsidRPr="00A20A8B" w:rsidRDefault="00C75B6F" w:rsidP="00947AF9">
            <w:pPr>
              <w:pStyle w:val="Heading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C75B6F" w:rsidRPr="00A20A8B" w:rsidRDefault="00C75B6F" w:rsidP="0094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75B6F" w:rsidRPr="00A20A8B" w:rsidTr="00947AF9">
        <w:trPr>
          <w:trHeight w:val="670"/>
        </w:trPr>
        <w:tc>
          <w:tcPr>
            <w:tcW w:w="7668" w:type="dxa"/>
          </w:tcPr>
          <w:p w:rsidR="00C75B6F" w:rsidRPr="00A20A8B" w:rsidRDefault="00C75B6F" w:rsidP="009B0EA7">
            <w:pPr>
              <w:pStyle w:val="Heading1"/>
              <w:numPr>
                <w:ilvl w:val="0"/>
                <w:numId w:val="2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 xml:space="preserve">РАБОЧЕЙ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:rsidR="00C75B6F" w:rsidRPr="00A20A8B" w:rsidRDefault="00C75B6F" w:rsidP="00947AF9">
            <w:pPr>
              <w:pStyle w:val="Heading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C75B6F" w:rsidRPr="00A20A8B" w:rsidRDefault="00C75B6F" w:rsidP="0094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C75B6F" w:rsidRPr="00A20A8B" w:rsidTr="00947AF9">
        <w:tc>
          <w:tcPr>
            <w:tcW w:w="7668" w:type="dxa"/>
          </w:tcPr>
          <w:p w:rsidR="00C75B6F" w:rsidRPr="00A20A8B" w:rsidRDefault="00C75B6F" w:rsidP="009B0EA7">
            <w:pPr>
              <w:pStyle w:val="Heading1"/>
              <w:numPr>
                <w:ilvl w:val="0"/>
                <w:numId w:val="2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C75B6F" w:rsidRPr="00A20A8B" w:rsidRDefault="00C75B6F" w:rsidP="00947AF9">
            <w:pPr>
              <w:pStyle w:val="Heading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C75B6F" w:rsidRPr="00A20A8B" w:rsidRDefault="00C75B6F" w:rsidP="00947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C75B6F" w:rsidRPr="00A20A8B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75B6F" w:rsidRPr="005C1794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75B6F" w:rsidRPr="005C1794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5B6F" w:rsidRDefault="00C75B6F" w:rsidP="009B0EA7">
      <w:pPr>
        <w:spacing w:line="360" w:lineRule="auto"/>
        <w:jc w:val="center"/>
        <w:rPr>
          <w:sz w:val="28"/>
          <w:szCs w:val="28"/>
        </w:rPr>
      </w:pPr>
    </w:p>
    <w:p w:rsidR="00C75B6F" w:rsidRDefault="00C75B6F" w:rsidP="009B0EA7">
      <w:pPr>
        <w:spacing w:line="360" w:lineRule="auto"/>
        <w:jc w:val="center"/>
        <w:rPr>
          <w:sz w:val="28"/>
          <w:szCs w:val="28"/>
        </w:rPr>
      </w:pPr>
    </w:p>
    <w:p w:rsidR="00C75B6F" w:rsidRDefault="00C75B6F" w:rsidP="009B0EA7">
      <w:pPr>
        <w:spacing w:line="360" w:lineRule="auto"/>
        <w:jc w:val="center"/>
        <w:rPr>
          <w:sz w:val="28"/>
          <w:szCs w:val="28"/>
        </w:rPr>
      </w:pPr>
    </w:p>
    <w:p w:rsidR="00C75B6F" w:rsidRDefault="00C75B6F" w:rsidP="009B0EA7">
      <w:pPr>
        <w:spacing w:line="360" w:lineRule="auto"/>
        <w:jc w:val="center"/>
        <w:rPr>
          <w:sz w:val="28"/>
          <w:szCs w:val="28"/>
        </w:rPr>
      </w:pPr>
    </w:p>
    <w:p w:rsidR="00C75B6F" w:rsidRDefault="00C75B6F" w:rsidP="009B0EA7">
      <w:pPr>
        <w:spacing w:line="360" w:lineRule="auto"/>
        <w:jc w:val="center"/>
        <w:rPr>
          <w:sz w:val="28"/>
          <w:szCs w:val="28"/>
        </w:rPr>
      </w:pPr>
    </w:p>
    <w:p w:rsidR="00C75B6F" w:rsidRDefault="00C75B6F" w:rsidP="009B0EA7">
      <w:pPr>
        <w:spacing w:line="360" w:lineRule="auto"/>
        <w:jc w:val="center"/>
        <w:rPr>
          <w:sz w:val="28"/>
          <w:szCs w:val="28"/>
        </w:rPr>
      </w:pPr>
    </w:p>
    <w:p w:rsidR="00C75B6F" w:rsidRDefault="00C75B6F" w:rsidP="009B0EA7">
      <w:pPr>
        <w:spacing w:line="360" w:lineRule="auto"/>
        <w:jc w:val="center"/>
        <w:rPr>
          <w:sz w:val="28"/>
          <w:szCs w:val="28"/>
        </w:rPr>
      </w:pPr>
    </w:p>
    <w:p w:rsidR="00C75B6F" w:rsidRDefault="00C75B6F" w:rsidP="009B0EA7">
      <w:pPr>
        <w:spacing w:line="360" w:lineRule="auto"/>
        <w:jc w:val="center"/>
        <w:rPr>
          <w:sz w:val="28"/>
          <w:szCs w:val="28"/>
        </w:rPr>
      </w:pPr>
    </w:p>
    <w:p w:rsidR="00C75B6F" w:rsidRDefault="00C75B6F" w:rsidP="009B0EA7">
      <w:pPr>
        <w:spacing w:line="360" w:lineRule="auto"/>
        <w:jc w:val="center"/>
        <w:rPr>
          <w:sz w:val="28"/>
          <w:szCs w:val="28"/>
        </w:rPr>
      </w:pPr>
    </w:p>
    <w:p w:rsidR="00C75B6F" w:rsidRDefault="00C75B6F" w:rsidP="009B0EA7">
      <w:pPr>
        <w:spacing w:line="360" w:lineRule="auto"/>
        <w:jc w:val="center"/>
        <w:rPr>
          <w:sz w:val="28"/>
          <w:szCs w:val="28"/>
        </w:rPr>
      </w:pPr>
    </w:p>
    <w:p w:rsidR="00C75B6F" w:rsidRDefault="00C75B6F" w:rsidP="009B0EA7">
      <w:pPr>
        <w:spacing w:line="360" w:lineRule="auto"/>
        <w:jc w:val="center"/>
        <w:rPr>
          <w:sz w:val="28"/>
          <w:szCs w:val="28"/>
        </w:rPr>
      </w:pPr>
    </w:p>
    <w:p w:rsidR="00C75B6F" w:rsidRDefault="00C75B6F" w:rsidP="009B0EA7">
      <w:pPr>
        <w:spacing w:line="360" w:lineRule="auto"/>
        <w:jc w:val="center"/>
        <w:rPr>
          <w:sz w:val="28"/>
          <w:szCs w:val="28"/>
        </w:rPr>
      </w:pPr>
    </w:p>
    <w:p w:rsidR="00C75B6F" w:rsidRDefault="00C75B6F" w:rsidP="009B0EA7">
      <w:pPr>
        <w:spacing w:line="360" w:lineRule="auto"/>
        <w:jc w:val="center"/>
        <w:rPr>
          <w:sz w:val="28"/>
          <w:szCs w:val="28"/>
        </w:rPr>
      </w:pPr>
    </w:p>
    <w:p w:rsidR="00C75B6F" w:rsidRDefault="00C75B6F" w:rsidP="009B0EA7">
      <w:pPr>
        <w:spacing w:line="360" w:lineRule="auto"/>
        <w:jc w:val="center"/>
        <w:rPr>
          <w:sz w:val="28"/>
          <w:szCs w:val="28"/>
        </w:rPr>
      </w:pPr>
    </w:p>
    <w:p w:rsidR="00C75B6F" w:rsidRDefault="00C75B6F" w:rsidP="00D64DA3">
      <w:pPr>
        <w:tabs>
          <w:tab w:val="left" w:pos="1485"/>
          <w:tab w:val="left" w:pos="265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75B6F" w:rsidRDefault="00C75B6F" w:rsidP="00D64DA3">
      <w:pPr>
        <w:tabs>
          <w:tab w:val="left" w:pos="2655"/>
        </w:tabs>
        <w:jc w:val="both"/>
        <w:rPr>
          <w:sz w:val="28"/>
          <w:szCs w:val="28"/>
        </w:rPr>
      </w:pPr>
    </w:p>
    <w:p w:rsidR="00C75B6F" w:rsidRDefault="00C75B6F" w:rsidP="00D64DA3">
      <w:pPr>
        <w:tabs>
          <w:tab w:val="left" w:pos="2655"/>
        </w:tabs>
        <w:jc w:val="both"/>
        <w:rPr>
          <w:sz w:val="28"/>
          <w:szCs w:val="28"/>
        </w:rPr>
      </w:pPr>
    </w:p>
    <w:p w:rsidR="00C75B6F" w:rsidRDefault="00C75B6F" w:rsidP="00D64DA3">
      <w:pPr>
        <w:tabs>
          <w:tab w:val="left" w:pos="2655"/>
        </w:tabs>
        <w:jc w:val="both"/>
        <w:rPr>
          <w:sz w:val="28"/>
          <w:szCs w:val="28"/>
        </w:rPr>
      </w:pPr>
    </w:p>
    <w:p w:rsidR="00C75B6F" w:rsidRPr="00490323" w:rsidRDefault="00C75B6F" w:rsidP="009B0EA7">
      <w:pPr>
        <w:jc w:val="both"/>
        <w:rPr>
          <w:sz w:val="28"/>
          <w:szCs w:val="28"/>
        </w:rPr>
      </w:pPr>
    </w:p>
    <w:p w:rsidR="00C75B6F" w:rsidRPr="008D2ADF" w:rsidRDefault="00C75B6F" w:rsidP="009B0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D2ADF">
        <w:rPr>
          <w:b/>
          <w:caps/>
        </w:rPr>
        <w:t>1. паспорт  ПРОГРАММЫ УЧЕБНОЙ ДИСЦИПЛИНЫ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8D2ADF">
        <w:rPr>
          <w:b/>
        </w:rPr>
        <w:t>Основы бизнеса и предпринимательской деятельности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8D2ADF">
        <w:rPr>
          <w:b/>
        </w:rPr>
        <w:t>1.1. Область применения примерной программы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8D2ADF">
        <w:t>Примерная программа учебной дисциплины является частью примерной основной профессиональной образовательной программы в соответствии с ФГОС</w:t>
      </w:r>
      <w:r>
        <w:t xml:space="preserve"> по специальности по профессии СПО 19</w:t>
      </w:r>
      <w:r w:rsidRPr="008D2ADF">
        <w:t>.01</w:t>
      </w:r>
      <w:r>
        <w:t>.17</w:t>
      </w:r>
      <w:r w:rsidRPr="008D2ADF">
        <w:t xml:space="preserve"> Повар, кондитер.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iCs/>
          <w:color w:val="FF0000"/>
        </w:rPr>
      </w:pP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8D2ADF">
        <w:rPr>
          <w:b/>
        </w:rPr>
        <w:t xml:space="preserve">1.2. Место учебной дисциплины в структуре </w:t>
      </w:r>
      <w:r>
        <w:rPr>
          <w:b/>
        </w:rPr>
        <w:t>ПП КРС</w:t>
      </w:r>
      <w:r w:rsidRPr="008D2ADF">
        <w:rPr>
          <w:b/>
        </w:rPr>
        <w:t>: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D2ADF">
        <w:t xml:space="preserve"> </w:t>
      </w:r>
      <w:r w:rsidRPr="008D2ADF">
        <w:tab/>
        <w:t>Подготовка работников к организации предпринимательской деятельности в различных отраслях промышленности.</w:t>
      </w:r>
    </w:p>
    <w:p w:rsidR="00C75B6F" w:rsidRPr="008D2ADF" w:rsidRDefault="00C75B6F" w:rsidP="009B0EA7">
      <w:pPr>
        <w:ind w:firstLine="708"/>
        <w:jc w:val="both"/>
      </w:pPr>
      <w:r w:rsidRPr="008D2ADF">
        <w:t>Дисциплина входит в общепрофессиональный цикл и является вариативной составляющей общей профессиональной образоват</w:t>
      </w:r>
      <w:r>
        <w:t>ельной программы по профессиям С</w:t>
      </w:r>
      <w:r w:rsidRPr="008D2ADF">
        <w:t>ПО.</w:t>
      </w:r>
    </w:p>
    <w:p w:rsidR="00C75B6F" w:rsidRPr="008D2ADF" w:rsidRDefault="00C75B6F" w:rsidP="009B0EA7">
      <w:pPr>
        <w:ind w:firstLine="708"/>
        <w:jc w:val="both"/>
      </w:pP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8D2ADF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C75B6F" w:rsidRPr="008D2ADF" w:rsidRDefault="00C75B6F" w:rsidP="009B0EA7">
      <w:pPr>
        <w:keepNext/>
        <w:keepLines/>
        <w:widowControl w:val="0"/>
        <w:suppressAutoHyphens/>
        <w:ind w:firstLine="709"/>
        <w:jc w:val="both"/>
      </w:pPr>
      <w:r w:rsidRPr="008D2ADF">
        <w:t xml:space="preserve">Образовательная программа построена на основе компетентностного подхода, который предполагает использование в образовательном процессе активных форм проведения занятий с применением электронных образовательных ресурсов. </w:t>
      </w:r>
    </w:p>
    <w:p w:rsidR="00C75B6F" w:rsidRPr="008D2ADF" w:rsidRDefault="00C75B6F" w:rsidP="009B0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8D2ADF">
        <w:t>Образовательная программа   ориентирована на достижение следующей цели: формирование  успешного человека.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ab/>
        <w:t>В результате освоения учебной дисциплины обучающийся должен уметь:</w:t>
      </w:r>
    </w:p>
    <w:p w:rsidR="00C75B6F" w:rsidRPr="008D2ADF" w:rsidRDefault="00C75B6F" w:rsidP="009B0EA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составлять необходимую документацию для регистрации и ликвидации предприятия любой организационно-правовой формы;</w:t>
      </w:r>
    </w:p>
    <w:p w:rsidR="00C75B6F" w:rsidRPr="008D2ADF" w:rsidRDefault="00C75B6F" w:rsidP="009B0EA7">
      <w:pPr>
        <w:numPr>
          <w:ilvl w:val="0"/>
          <w:numId w:val="14"/>
        </w:numPr>
        <w:jc w:val="both"/>
      </w:pPr>
      <w:r w:rsidRPr="008D2ADF">
        <w:t>характеризовать различные формы хозяйствования юридического лица;</w:t>
      </w:r>
    </w:p>
    <w:p w:rsidR="00C75B6F" w:rsidRPr="008D2ADF" w:rsidRDefault="00C75B6F" w:rsidP="009B0EA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составлять и оформлять различного рода   документы, регулирующие трудовые отношения;</w:t>
      </w:r>
    </w:p>
    <w:p w:rsidR="00C75B6F" w:rsidRPr="008D2ADF" w:rsidRDefault="00C75B6F" w:rsidP="009B0EA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анализировать выбор источников финансирования;</w:t>
      </w:r>
    </w:p>
    <w:p w:rsidR="00C75B6F" w:rsidRPr="008D2ADF" w:rsidRDefault="00C75B6F" w:rsidP="009B0EA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анализировать условия и факторы успешного ведения бизнеса;</w:t>
      </w:r>
    </w:p>
    <w:p w:rsidR="00C75B6F" w:rsidRPr="008D2ADF" w:rsidRDefault="00C75B6F" w:rsidP="009B0EA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оценивать предпринимательский риск и определять факторы, влияющие на уровень предпринимательского риска и управления им;</w:t>
      </w:r>
    </w:p>
    <w:p w:rsidR="00C75B6F" w:rsidRPr="008D2ADF" w:rsidRDefault="00C75B6F" w:rsidP="009B0EA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планировать, организовывать и реализовывать предпринимательскую деятельность;</w:t>
      </w:r>
    </w:p>
    <w:p w:rsidR="00C75B6F" w:rsidRPr="008D2ADF" w:rsidRDefault="00C75B6F" w:rsidP="009B0EA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владеть техникой коммуникативных отношений при организации собственной предпринимательской деятельности;</w:t>
      </w:r>
    </w:p>
    <w:p w:rsidR="00C75B6F" w:rsidRPr="008D2ADF" w:rsidRDefault="00C75B6F" w:rsidP="009B0EA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уметь составлять алгоритм маркетинговых исследований;</w:t>
      </w:r>
    </w:p>
    <w:p w:rsidR="00C75B6F" w:rsidRPr="008D2ADF" w:rsidRDefault="00C75B6F" w:rsidP="009B0EA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составлять бизнес план для открытия собственного дела</w:t>
      </w:r>
    </w:p>
    <w:p w:rsidR="00C75B6F" w:rsidRPr="008D2ADF" w:rsidRDefault="00C75B6F" w:rsidP="009B0EA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рассчитывать необходимые налоги предпринимателя;</w:t>
      </w:r>
    </w:p>
    <w:p w:rsidR="00C75B6F" w:rsidRPr="008D2ADF" w:rsidRDefault="00C75B6F" w:rsidP="009B0EA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ориентироваться в операциях бухгалтерского учета.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ab/>
        <w:t>В результате освоения учебной дисциплины обучающийся должен знать: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основные понятия и признаки предпринимательства;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сущность и особенности организационно-правовых форм   хозяйствования юридических и физических лиц;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организацию предпринимательской деятельности и производственного процесса;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нормативно-правовые акты,  необходимые для занятия предпринимательской деятельностью;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закон о защите прав потребителей, виды ответственности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основы маркетинговых исследований для проектирования собственной предпринимательской деятельности;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нормативно-правовые документы, регулирующие трудовые отношения;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способы управления эффективной реализации предпринимательской деятельностью;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порядок создания, реорганизации и ликвидации предприятий любой организационно-правовой формы и частного предпринимателя;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структуру и содержание бизнес-плана;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значение предпринимательства для экономики страны и Алтайского края,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виды и порядок наложения административных взысканий;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виды налогов, классификацию и порядок взимания налогов;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налогообложение предприятий и предпринимателей; Налоговый кодекс РФ;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анализировать финансово-экономическое состояние предприятия на основе финансовой документации;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отвечать по обязательствам;</w:t>
      </w:r>
    </w:p>
    <w:p w:rsidR="00C75B6F" w:rsidRPr="008D2ADF" w:rsidRDefault="00C75B6F" w:rsidP="009B0EA7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документальное оформление кассовых операций, штрафные санкции за нарушения порядка работы на ККТ.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 xml:space="preserve">    Данная дисциплина участвует  в формировании общих компетенций: 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ОК 1.  Понимать сущность и социальную значимость своей будущей профессии, проявлять к ней устойчивый интерес.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ОК 2. Организовывать собственную деятельность, исходя из цели и способов ее достижения, определенных руководителем.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 результаты своей работы.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 xml:space="preserve">ОК 4. Осуществлять поиск информации, необходимой для эффективного выполнения профессиональных задач.        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ОК 5. Использовать информационно-коммуникационные технологии в профессиональной деятельности.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ОК 6. Работать в команде,  эффективно общаться с коллегами, руководством, клиентами.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rPr>
          <w:b/>
        </w:rPr>
        <w:t xml:space="preserve"> 1.4. Рекомендуемое количество часов на освоение примерной программы учебной дисциплины: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D2ADF">
        <w:t>максимальной учебной нагрузки обучающегося  48 часов, в том числе:</w:t>
      </w:r>
    </w:p>
    <w:p w:rsidR="00C75B6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8D2ADF">
        <w:t>обязательной аудиторной учебной нагрузки обучающегося  32 часа;</w:t>
      </w:r>
      <w:r>
        <w:t>, в том числе</w:t>
      </w:r>
    </w:p>
    <w:p w:rsidR="00C75B6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>на практические занятия -10 часов;</w:t>
      </w:r>
    </w:p>
    <w:p w:rsidR="00C75B6F" w:rsidRPr="008D2ADF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sectPr w:rsidR="00C75B6F" w:rsidRPr="008D2ADF" w:rsidSect="00BB6102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  <w:r w:rsidRPr="008D2ADF">
        <w:t xml:space="preserve"> сам</w:t>
      </w:r>
      <w:r>
        <w:t>остоятельная работа -16 часов.</w:t>
      </w:r>
    </w:p>
    <w:p w:rsidR="00C75B6F" w:rsidRPr="00490323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</w:t>
      </w:r>
      <w:r w:rsidRPr="00490323">
        <w:rPr>
          <w:b/>
          <w:sz w:val="28"/>
          <w:szCs w:val="28"/>
        </w:rPr>
        <w:t>СОДЕРЖАНИЕ УЧЕБНОЙ ДИСЦИПЛИНЫ</w:t>
      </w:r>
    </w:p>
    <w:p w:rsidR="00C75B6F" w:rsidRPr="00490323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</w:t>
      </w:r>
      <w:r w:rsidRPr="00490323">
        <w:rPr>
          <w:b/>
          <w:sz w:val="28"/>
          <w:szCs w:val="28"/>
        </w:rPr>
        <w:t>.1. Объем учебной дисциплины и виды учебной работы</w:t>
      </w:r>
    </w:p>
    <w:p w:rsidR="00C75B6F" w:rsidRPr="00490323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38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8"/>
        <w:gridCol w:w="1800"/>
      </w:tblGrid>
      <w:tr w:rsidR="00C75B6F" w:rsidRPr="00490323" w:rsidTr="00D64DA3">
        <w:trPr>
          <w:trHeight w:val="460"/>
        </w:trPr>
        <w:tc>
          <w:tcPr>
            <w:tcW w:w="7938" w:type="dxa"/>
          </w:tcPr>
          <w:p w:rsidR="00C75B6F" w:rsidRPr="00490323" w:rsidRDefault="00C75B6F" w:rsidP="00D64DA3">
            <w:pPr>
              <w:jc w:val="both"/>
              <w:rPr>
                <w:sz w:val="28"/>
                <w:szCs w:val="28"/>
              </w:rPr>
            </w:pPr>
            <w:r w:rsidRPr="0049032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C75B6F" w:rsidRPr="00490323" w:rsidRDefault="00C75B6F" w:rsidP="00D64DA3">
            <w:pPr>
              <w:jc w:val="both"/>
              <w:rPr>
                <w:i/>
                <w:iCs/>
                <w:sz w:val="28"/>
                <w:szCs w:val="28"/>
              </w:rPr>
            </w:pPr>
            <w:r w:rsidRPr="0049032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75B6F" w:rsidRPr="00490323" w:rsidTr="00D64DA3">
        <w:trPr>
          <w:trHeight w:val="285"/>
        </w:trPr>
        <w:tc>
          <w:tcPr>
            <w:tcW w:w="7938" w:type="dxa"/>
          </w:tcPr>
          <w:p w:rsidR="00C75B6F" w:rsidRPr="00490323" w:rsidRDefault="00C75B6F" w:rsidP="00D64DA3">
            <w:pPr>
              <w:jc w:val="both"/>
              <w:rPr>
                <w:b/>
                <w:sz w:val="28"/>
                <w:szCs w:val="28"/>
              </w:rPr>
            </w:pPr>
            <w:r w:rsidRPr="0049032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C75B6F" w:rsidRPr="00490323" w:rsidRDefault="00C75B6F" w:rsidP="00D64DA3">
            <w:pPr>
              <w:jc w:val="center"/>
              <w:rPr>
                <w:i/>
                <w:iCs/>
                <w:sz w:val="28"/>
                <w:szCs w:val="28"/>
              </w:rPr>
            </w:pPr>
            <w:r w:rsidRPr="00490323">
              <w:rPr>
                <w:i/>
                <w:iCs/>
                <w:sz w:val="28"/>
                <w:szCs w:val="28"/>
              </w:rPr>
              <w:t>48</w:t>
            </w:r>
          </w:p>
        </w:tc>
      </w:tr>
      <w:tr w:rsidR="00C75B6F" w:rsidRPr="00490323" w:rsidTr="00D64DA3">
        <w:tc>
          <w:tcPr>
            <w:tcW w:w="7938" w:type="dxa"/>
          </w:tcPr>
          <w:p w:rsidR="00C75B6F" w:rsidRPr="00490323" w:rsidRDefault="00C75B6F" w:rsidP="00D64DA3">
            <w:pPr>
              <w:jc w:val="both"/>
              <w:rPr>
                <w:sz w:val="28"/>
                <w:szCs w:val="28"/>
              </w:rPr>
            </w:pPr>
            <w:r w:rsidRPr="0049032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C75B6F" w:rsidRPr="00490323" w:rsidRDefault="00C75B6F" w:rsidP="00D64DA3">
            <w:pPr>
              <w:jc w:val="center"/>
              <w:rPr>
                <w:i/>
                <w:iCs/>
                <w:sz w:val="28"/>
                <w:szCs w:val="28"/>
              </w:rPr>
            </w:pPr>
            <w:r w:rsidRPr="00490323"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C75B6F" w:rsidRPr="00490323" w:rsidTr="00D64DA3">
        <w:tc>
          <w:tcPr>
            <w:tcW w:w="7938" w:type="dxa"/>
          </w:tcPr>
          <w:p w:rsidR="00C75B6F" w:rsidRPr="00490323" w:rsidRDefault="00C75B6F" w:rsidP="00D64DA3">
            <w:pPr>
              <w:jc w:val="both"/>
              <w:rPr>
                <w:sz w:val="28"/>
                <w:szCs w:val="28"/>
              </w:rPr>
            </w:pPr>
            <w:r w:rsidRPr="0049032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C75B6F" w:rsidRPr="00490323" w:rsidRDefault="00C75B6F" w:rsidP="00D64D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75B6F" w:rsidRPr="00490323" w:rsidTr="00D64DA3">
        <w:tc>
          <w:tcPr>
            <w:tcW w:w="7938" w:type="dxa"/>
          </w:tcPr>
          <w:p w:rsidR="00C75B6F" w:rsidRPr="00490323" w:rsidRDefault="00C75B6F" w:rsidP="00D64DA3">
            <w:pPr>
              <w:jc w:val="both"/>
              <w:rPr>
                <w:sz w:val="28"/>
                <w:szCs w:val="28"/>
              </w:rPr>
            </w:pPr>
            <w:r w:rsidRPr="00490323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C75B6F" w:rsidRPr="00490323" w:rsidRDefault="00C75B6F" w:rsidP="00D64D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C75B6F" w:rsidRPr="00490323" w:rsidTr="00D64DA3">
        <w:tc>
          <w:tcPr>
            <w:tcW w:w="7938" w:type="dxa"/>
          </w:tcPr>
          <w:p w:rsidR="00C75B6F" w:rsidRPr="00490323" w:rsidRDefault="00C75B6F" w:rsidP="00D64DA3">
            <w:pPr>
              <w:jc w:val="both"/>
              <w:rPr>
                <w:b/>
                <w:sz w:val="28"/>
                <w:szCs w:val="28"/>
              </w:rPr>
            </w:pPr>
            <w:r w:rsidRPr="0049032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C75B6F" w:rsidRPr="00490323" w:rsidRDefault="00C75B6F" w:rsidP="00D64DA3">
            <w:pPr>
              <w:jc w:val="center"/>
              <w:rPr>
                <w:i/>
                <w:iCs/>
                <w:sz w:val="28"/>
                <w:szCs w:val="28"/>
              </w:rPr>
            </w:pPr>
            <w:r w:rsidRPr="00490323"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C75B6F" w:rsidRPr="00490323" w:rsidTr="00D64DA3">
        <w:tc>
          <w:tcPr>
            <w:tcW w:w="7938" w:type="dxa"/>
          </w:tcPr>
          <w:p w:rsidR="00C75B6F" w:rsidRPr="00490323" w:rsidRDefault="00C75B6F" w:rsidP="00D64DA3">
            <w:pPr>
              <w:jc w:val="both"/>
              <w:rPr>
                <w:sz w:val="28"/>
                <w:szCs w:val="28"/>
              </w:rPr>
            </w:pPr>
            <w:r w:rsidRPr="0049032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C75B6F" w:rsidRPr="00490323" w:rsidRDefault="00C75B6F" w:rsidP="00D64D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75B6F" w:rsidRPr="00490323" w:rsidTr="00D64DA3">
        <w:tc>
          <w:tcPr>
            <w:tcW w:w="7938" w:type="dxa"/>
          </w:tcPr>
          <w:p w:rsidR="00C75B6F" w:rsidRPr="00490323" w:rsidRDefault="00C75B6F" w:rsidP="00D64DA3">
            <w:pPr>
              <w:jc w:val="both"/>
              <w:rPr>
                <w:sz w:val="28"/>
                <w:szCs w:val="28"/>
              </w:rPr>
            </w:pPr>
            <w:r w:rsidRPr="00490323">
              <w:rPr>
                <w:sz w:val="28"/>
                <w:szCs w:val="28"/>
              </w:rPr>
              <w:t xml:space="preserve"> самостоятельная работа над </w:t>
            </w:r>
            <w:r>
              <w:rPr>
                <w:sz w:val="28"/>
                <w:szCs w:val="28"/>
              </w:rPr>
              <w:t>рефератом</w:t>
            </w:r>
            <w:r w:rsidRPr="004903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C75B6F" w:rsidRPr="00490323" w:rsidRDefault="00C75B6F" w:rsidP="00D64D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C75B6F" w:rsidRPr="00490323" w:rsidTr="00D64DA3">
        <w:tc>
          <w:tcPr>
            <w:tcW w:w="7938" w:type="dxa"/>
          </w:tcPr>
          <w:p w:rsidR="00C75B6F" w:rsidRPr="00490323" w:rsidRDefault="00C75B6F" w:rsidP="00D64DA3">
            <w:pPr>
              <w:jc w:val="both"/>
              <w:rPr>
                <w:sz w:val="28"/>
                <w:szCs w:val="28"/>
              </w:rPr>
            </w:pPr>
            <w:r w:rsidRPr="00490323">
              <w:rPr>
                <w:sz w:val="28"/>
                <w:szCs w:val="28"/>
              </w:rPr>
              <w:t>работа  с источниками экономической информации с использованием современных средств коммуникаций;.</w:t>
            </w:r>
          </w:p>
        </w:tc>
        <w:tc>
          <w:tcPr>
            <w:tcW w:w="1800" w:type="dxa"/>
          </w:tcPr>
          <w:p w:rsidR="00C75B6F" w:rsidRPr="00490323" w:rsidRDefault="00C75B6F" w:rsidP="00D64DA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  <w:p w:rsidR="00C75B6F" w:rsidRPr="00490323" w:rsidRDefault="00C75B6F" w:rsidP="00D64DA3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C75B6F" w:rsidRPr="00490323" w:rsidTr="00D64DA3">
        <w:tc>
          <w:tcPr>
            <w:tcW w:w="7938" w:type="dxa"/>
          </w:tcPr>
          <w:p w:rsidR="00C75B6F" w:rsidRPr="00490323" w:rsidRDefault="00C75B6F" w:rsidP="00D64D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Аттестация в форме зачета.</w:t>
            </w:r>
          </w:p>
        </w:tc>
        <w:tc>
          <w:tcPr>
            <w:tcW w:w="1800" w:type="dxa"/>
          </w:tcPr>
          <w:p w:rsidR="00C75B6F" w:rsidRDefault="00C75B6F" w:rsidP="00D64DA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C75B6F" w:rsidRPr="00490323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C75B6F" w:rsidRPr="00490323" w:rsidSect="00CB18F5">
          <w:footerReference w:type="default" r:id="rId9"/>
          <w:pgSz w:w="11906" w:h="16838"/>
          <w:pgMar w:top="1134" w:right="566" w:bottom="1134" w:left="1260" w:header="708" w:footer="708" w:gutter="0"/>
          <w:cols w:space="720"/>
        </w:sectPr>
      </w:pPr>
      <w:r>
        <w:rPr>
          <w:sz w:val="28"/>
          <w:szCs w:val="28"/>
        </w:rPr>
        <w:br w:type="textWrapping" w:clear="all"/>
      </w:r>
    </w:p>
    <w:p w:rsidR="00C75B6F" w:rsidRPr="006F0470" w:rsidRDefault="00C75B6F" w:rsidP="002F2D95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>
        <w:rPr>
          <w:b/>
        </w:rPr>
        <w:t>2</w:t>
      </w:r>
      <w:r w:rsidRPr="006F0470">
        <w:rPr>
          <w:b/>
        </w:rPr>
        <w:t>.2. Тематический план и содержание учебной дисциплины</w:t>
      </w:r>
    </w:p>
    <w:p w:rsidR="00C75B6F" w:rsidRPr="006F0470" w:rsidRDefault="00C75B6F" w:rsidP="002F2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6F0470">
        <w:rPr>
          <w:bCs/>
          <w:i/>
        </w:rPr>
        <w:tab/>
      </w:r>
      <w:r w:rsidRPr="006F0470">
        <w:rPr>
          <w:bCs/>
          <w:i/>
        </w:rPr>
        <w:tab/>
      </w:r>
      <w:r w:rsidRPr="006F0470">
        <w:rPr>
          <w:bCs/>
          <w:i/>
        </w:rPr>
        <w:tab/>
      </w:r>
    </w:p>
    <w:tbl>
      <w:tblPr>
        <w:tblW w:w="14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600"/>
        <w:gridCol w:w="8362"/>
        <w:gridCol w:w="1134"/>
        <w:gridCol w:w="1418"/>
      </w:tblGrid>
      <w:tr w:rsidR="00C75B6F" w:rsidRPr="006F0470" w:rsidTr="00D554A1">
        <w:trPr>
          <w:trHeight w:val="20"/>
        </w:trPr>
        <w:tc>
          <w:tcPr>
            <w:tcW w:w="2700" w:type="dxa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0470">
              <w:rPr>
                <w:bCs/>
              </w:rPr>
              <w:t>Наименование разделов и тем</w:t>
            </w:r>
          </w:p>
        </w:tc>
        <w:tc>
          <w:tcPr>
            <w:tcW w:w="8962" w:type="dxa"/>
            <w:gridSpan w:val="2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0470">
              <w:rPr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6F0470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134" w:type="dxa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0470">
              <w:rPr>
                <w:bCs/>
              </w:rPr>
              <w:t>Объем часов</w:t>
            </w:r>
          </w:p>
        </w:tc>
        <w:tc>
          <w:tcPr>
            <w:tcW w:w="1418" w:type="dxa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0470">
              <w:rPr>
                <w:bCs/>
              </w:rPr>
              <w:t>Уровень освоения</w:t>
            </w:r>
          </w:p>
        </w:tc>
      </w:tr>
      <w:tr w:rsidR="00C75B6F" w:rsidRPr="006F0470" w:rsidTr="002C2CA9">
        <w:trPr>
          <w:trHeight w:val="20"/>
        </w:trPr>
        <w:tc>
          <w:tcPr>
            <w:tcW w:w="2700" w:type="dxa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0470">
              <w:rPr>
                <w:bCs/>
              </w:rPr>
              <w:t>1</w:t>
            </w:r>
          </w:p>
        </w:tc>
        <w:tc>
          <w:tcPr>
            <w:tcW w:w="8962" w:type="dxa"/>
            <w:gridSpan w:val="2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18" w:type="dxa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75B6F" w:rsidRPr="006F0470" w:rsidTr="000503FA">
        <w:trPr>
          <w:trHeight w:val="20"/>
        </w:trPr>
        <w:tc>
          <w:tcPr>
            <w:tcW w:w="2700" w:type="dxa"/>
          </w:tcPr>
          <w:p w:rsidR="00C75B6F" w:rsidRPr="005D0C5A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D0C5A">
              <w:rPr>
                <w:b/>
                <w:bCs/>
              </w:rPr>
              <w:t>Тема 1. Нормативно-правовое обеспечение</w:t>
            </w:r>
          </w:p>
        </w:tc>
        <w:tc>
          <w:tcPr>
            <w:tcW w:w="8962" w:type="dxa"/>
            <w:gridSpan w:val="2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418" w:type="dxa"/>
            <w:shd w:val="clear" w:color="auto" w:fill="C0C0C0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0503FA">
        <w:trPr>
          <w:trHeight w:val="20"/>
        </w:trPr>
        <w:tc>
          <w:tcPr>
            <w:tcW w:w="2700" w:type="dxa"/>
            <w:vMerge w:val="restart"/>
          </w:tcPr>
          <w:p w:rsidR="00C75B6F" w:rsidRPr="006F0470" w:rsidRDefault="00C75B6F" w:rsidP="00C56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0470">
              <w:rPr>
                <w:bCs/>
              </w:rPr>
              <w:t xml:space="preserve">Тема 1.1. </w:t>
            </w:r>
            <w:r>
              <w:rPr>
                <w:bCs/>
              </w:rPr>
              <w:t>Правовые</w:t>
            </w:r>
            <w:r w:rsidRPr="006F0470">
              <w:rPr>
                <w:bCs/>
              </w:rPr>
              <w:t xml:space="preserve"> нормы и экономичес</w:t>
            </w:r>
            <w:r>
              <w:rPr>
                <w:bCs/>
              </w:rPr>
              <w:t>-</w:t>
            </w:r>
            <w:r w:rsidRPr="006F0470">
              <w:rPr>
                <w:bCs/>
              </w:rPr>
              <w:t>к</w:t>
            </w:r>
            <w:r>
              <w:rPr>
                <w:bCs/>
              </w:rPr>
              <w:t>ие</w:t>
            </w:r>
            <w:r w:rsidRPr="006F0470">
              <w:rPr>
                <w:bCs/>
              </w:rPr>
              <w:t xml:space="preserve">  права</w:t>
            </w:r>
          </w:p>
        </w:tc>
        <w:tc>
          <w:tcPr>
            <w:tcW w:w="8962" w:type="dxa"/>
            <w:gridSpan w:val="2"/>
          </w:tcPr>
          <w:p w:rsidR="00C75B6F" w:rsidRPr="00C5618B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5618B">
              <w:rPr>
                <w:bCs/>
              </w:rPr>
              <w:t>Содержание</w:t>
            </w:r>
          </w:p>
        </w:tc>
        <w:tc>
          <w:tcPr>
            <w:tcW w:w="1134" w:type="dxa"/>
          </w:tcPr>
          <w:p w:rsidR="00C75B6F" w:rsidRPr="005D0C5A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418" w:type="dxa"/>
            <w:shd w:val="clear" w:color="auto" w:fill="C0C0C0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800"/>
        </w:trPr>
        <w:tc>
          <w:tcPr>
            <w:tcW w:w="2700" w:type="dxa"/>
            <w:vMerge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0" w:type="dxa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62" w:type="dxa"/>
          </w:tcPr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618B">
              <w:rPr>
                <w:b/>
                <w:bCs/>
              </w:rPr>
              <w:t xml:space="preserve">Понятие правовой нормы и экономического  права </w:t>
            </w:r>
          </w:p>
          <w:p w:rsidR="00C75B6F" w:rsidRPr="00C5618B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F0470">
              <w:rPr>
                <w:bCs/>
              </w:rPr>
              <w:t>Роль правовой нормы в предпринимательской деятельности.</w:t>
            </w:r>
          </w:p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F0470">
              <w:rPr>
                <w:bCs/>
              </w:rPr>
              <w:t>Характеристики источников экономического права: Конституция РФ, Федеральные законы РФ, подзаконные акты, обычаи делового оборота. Правоспособностью Дееспособность</w:t>
            </w:r>
          </w:p>
        </w:tc>
        <w:tc>
          <w:tcPr>
            <w:tcW w:w="1134" w:type="dxa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50528">
              <w:rPr>
                <w:bCs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50528">
              <w:rPr>
                <w:bCs/>
              </w:rPr>
              <w:t>2</w:t>
            </w:r>
          </w:p>
        </w:tc>
      </w:tr>
      <w:tr w:rsidR="00C75B6F" w:rsidRPr="006F0470" w:rsidTr="006C719F">
        <w:trPr>
          <w:trHeight w:val="620"/>
        </w:trPr>
        <w:tc>
          <w:tcPr>
            <w:tcW w:w="2700" w:type="dxa"/>
            <w:vMerge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600" w:type="dxa"/>
          </w:tcPr>
          <w:p w:rsidR="00C75B6F" w:rsidRPr="006F0470" w:rsidRDefault="00C75B6F" w:rsidP="00C56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8362" w:type="dxa"/>
          </w:tcPr>
          <w:p w:rsidR="00C75B6F" w:rsidRPr="00C5618B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618B">
              <w:rPr>
                <w:b/>
                <w:bCs/>
              </w:rPr>
              <w:t>Трудовое право.</w:t>
            </w:r>
          </w:p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F0470">
              <w:rPr>
                <w:bCs/>
              </w:rPr>
              <w:t>Понятие рынка труда и его особенности. Трудовое законодательство: трудовая книжка порядок  заключения  и расторжения трудового договора</w:t>
            </w:r>
          </w:p>
        </w:tc>
        <w:tc>
          <w:tcPr>
            <w:tcW w:w="1134" w:type="dxa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50528">
              <w:rPr>
                <w:bCs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50528">
              <w:rPr>
                <w:bCs/>
              </w:rPr>
              <w:t>2</w:t>
            </w:r>
          </w:p>
        </w:tc>
      </w:tr>
      <w:tr w:rsidR="00C75B6F" w:rsidRPr="006F0470" w:rsidTr="006C719F">
        <w:trPr>
          <w:trHeight w:val="1000"/>
        </w:trPr>
        <w:tc>
          <w:tcPr>
            <w:tcW w:w="2700" w:type="dxa"/>
            <w:vMerge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0" w:type="dxa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362" w:type="dxa"/>
          </w:tcPr>
          <w:p w:rsidR="00C75B6F" w:rsidRDefault="00C75B6F" w:rsidP="00C56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5618B">
              <w:rPr>
                <w:b/>
                <w:bCs/>
              </w:rPr>
              <w:t>Административное право, регулирующее  предпринимательскую деятельность</w:t>
            </w:r>
            <w:r w:rsidRPr="006F0470">
              <w:rPr>
                <w:bCs/>
              </w:rPr>
              <w:t xml:space="preserve"> </w:t>
            </w:r>
          </w:p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F0470">
              <w:rPr>
                <w:bCs/>
              </w:rPr>
              <w:t>Административные  правонарушения и наказания в области санитарно-эпидемиологического благополучия населения,  в области предпринимательской деятельности, и области финансов, налогов, сборов.</w:t>
            </w:r>
          </w:p>
        </w:tc>
        <w:tc>
          <w:tcPr>
            <w:tcW w:w="1134" w:type="dxa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50528">
              <w:rPr>
                <w:bCs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50528">
              <w:rPr>
                <w:bCs/>
              </w:rPr>
              <w:t>2</w:t>
            </w:r>
          </w:p>
        </w:tc>
      </w:tr>
      <w:tr w:rsidR="00C75B6F" w:rsidRPr="006F0470" w:rsidTr="006C719F">
        <w:trPr>
          <w:trHeight w:val="800"/>
        </w:trPr>
        <w:tc>
          <w:tcPr>
            <w:tcW w:w="2700" w:type="dxa"/>
            <w:vMerge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0" w:type="dxa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362" w:type="dxa"/>
          </w:tcPr>
          <w:p w:rsidR="00C75B6F" w:rsidRPr="00C5618B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618B">
              <w:rPr>
                <w:b/>
                <w:bCs/>
              </w:rPr>
              <w:t xml:space="preserve">Защита прав потребителей </w:t>
            </w:r>
          </w:p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F0470">
              <w:rPr>
                <w:bCs/>
              </w:rPr>
              <w:t>Закон о защите прав потребителей: право на безопасность товара ,работы, услуги; право потребителя на информацию о продавце о товарах; право на качественный товар, право на обмен товара.</w:t>
            </w:r>
          </w:p>
        </w:tc>
        <w:tc>
          <w:tcPr>
            <w:tcW w:w="1134" w:type="dxa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50528">
              <w:rPr>
                <w:bCs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50528">
              <w:rPr>
                <w:bCs/>
              </w:rPr>
              <w:t>2</w:t>
            </w:r>
          </w:p>
        </w:tc>
      </w:tr>
      <w:tr w:rsidR="00C75B6F" w:rsidRPr="006F0470" w:rsidTr="006C719F">
        <w:trPr>
          <w:trHeight w:val="600"/>
        </w:trPr>
        <w:tc>
          <w:tcPr>
            <w:tcW w:w="2700" w:type="dxa"/>
            <w:vMerge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00" w:type="dxa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362" w:type="dxa"/>
          </w:tcPr>
          <w:p w:rsidR="00C75B6F" w:rsidRPr="00C5618B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618B">
              <w:rPr>
                <w:b/>
                <w:bCs/>
              </w:rPr>
              <w:t xml:space="preserve">Способы вхождения в бизнес </w:t>
            </w:r>
          </w:p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6F0470">
              <w:rPr>
                <w:bCs/>
              </w:rPr>
              <w:t>Регистрация предприятия. Создание, реорганизация и ликвидация коммерческой организации. Лицензирование и прекращение предпринимательской деятельности.</w:t>
            </w:r>
          </w:p>
        </w:tc>
        <w:tc>
          <w:tcPr>
            <w:tcW w:w="1134" w:type="dxa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50528">
              <w:rPr>
                <w:bCs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50528">
              <w:rPr>
                <w:bCs/>
              </w:rPr>
              <w:t>2</w:t>
            </w:r>
          </w:p>
        </w:tc>
      </w:tr>
      <w:tr w:rsidR="00C75B6F" w:rsidRPr="006F0470" w:rsidTr="006C719F">
        <w:trPr>
          <w:trHeight w:val="600"/>
        </w:trPr>
        <w:tc>
          <w:tcPr>
            <w:tcW w:w="2700" w:type="dxa"/>
            <w:vMerge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600" w:type="dxa"/>
          </w:tcPr>
          <w:p w:rsidR="00C75B6F" w:rsidRPr="00C5618B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362" w:type="dxa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F0470">
              <w:rPr>
                <w:b/>
                <w:bCs/>
              </w:rPr>
              <w:t>Практическая работа</w:t>
            </w:r>
            <w:r w:rsidRPr="006F0470">
              <w:rPr>
                <w:bCs/>
              </w:rPr>
              <w:t>. Деловая игра «Создание собственного предприятия»</w:t>
            </w:r>
          </w:p>
        </w:tc>
        <w:tc>
          <w:tcPr>
            <w:tcW w:w="1134" w:type="dxa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shd w:val="clear" w:color="auto" w:fill="C0C0C0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224"/>
        </w:trPr>
        <w:tc>
          <w:tcPr>
            <w:tcW w:w="2700" w:type="dxa"/>
            <w:vMerge w:val="restart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Тема </w:t>
            </w:r>
            <w:r w:rsidRPr="006F0470">
              <w:rPr>
                <w:b/>
                <w:bCs/>
              </w:rPr>
              <w:t>2.</w:t>
            </w:r>
          </w:p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F0470">
              <w:rPr>
                <w:b/>
                <w:bCs/>
              </w:rPr>
              <w:t>Основы менеджмента и маркетинга</w:t>
            </w:r>
          </w:p>
        </w:tc>
        <w:tc>
          <w:tcPr>
            <w:tcW w:w="8962" w:type="dxa"/>
            <w:gridSpan w:val="2"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134" w:type="dxa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1000"/>
        </w:trPr>
        <w:tc>
          <w:tcPr>
            <w:tcW w:w="2700" w:type="dxa"/>
            <w:vMerge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600" w:type="dxa"/>
          </w:tcPr>
          <w:p w:rsidR="00C75B6F" w:rsidRPr="006C719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C719F">
              <w:rPr>
                <w:bCs/>
              </w:rPr>
              <w:t>1</w:t>
            </w:r>
          </w:p>
        </w:tc>
        <w:tc>
          <w:tcPr>
            <w:tcW w:w="8362" w:type="dxa"/>
          </w:tcPr>
          <w:p w:rsidR="00C75B6F" w:rsidRDefault="00C75B6F" w:rsidP="002D67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C719F">
              <w:rPr>
                <w:b/>
                <w:bCs/>
              </w:rPr>
              <w:t>Коммуникации и принятие решений как связующие процессы управления.</w:t>
            </w:r>
          </w:p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F0470">
              <w:rPr>
                <w:bCs/>
              </w:rPr>
              <w:t>Процесс  менеджмента: планирование, организация, мотивация и контроль. Необходимость коммуникации в управлении проектирования собственной деятельности для организации и развития предприятия.</w:t>
            </w:r>
          </w:p>
        </w:tc>
        <w:tc>
          <w:tcPr>
            <w:tcW w:w="1134" w:type="dxa"/>
          </w:tcPr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75B6F" w:rsidRPr="008265D4" w:rsidRDefault="00C75B6F" w:rsidP="008265D4">
            <w:r>
              <w:t xml:space="preserve">     1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358"/>
        </w:trPr>
        <w:tc>
          <w:tcPr>
            <w:tcW w:w="2700" w:type="dxa"/>
            <w:vMerge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600" w:type="dxa"/>
          </w:tcPr>
          <w:p w:rsidR="00C75B6F" w:rsidRPr="006C719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62" w:type="dxa"/>
          </w:tcPr>
          <w:p w:rsidR="00C75B6F" w:rsidRPr="006F0470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F0470">
              <w:rPr>
                <w:b/>
                <w:bCs/>
              </w:rPr>
              <w:t>Практическая работа</w:t>
            </w:r>
            <w:r w:rsidRPr="006F0470">
              <w:rPr>
                <w:bCs/>
              </w:rPr>
              <w:t>. Тренинг «Управляю или подчиняюсь»</w:t>
            </w:r>
          </w:p>
        </w:tc>
        <w:tc>
          <w:tcPr>
            <w:tcW w:w="1134" w:type="dxa"/>
          </w:tcPr>
          <w:p w:rsidR="00C75B6F" w:rsidRPr="006C719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358"/>
        </w:trPr>
        <w:tc>
          <w:tcPr>
            <w:tcW w:w="2700" w:type="dxa"/>
            <w:vMerge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600" w:type="dxa"/>
          </w:tcPr>
          <w:p w:rsidR="00C75B6F" w:rsidRPr="006C719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362" w:type="dxa"/>
          </w:tcPr>
          <w:p w:rsidR="00C75B6F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19F">
              <w:rPr>
                <w:b/>
                <w:bCs/>
              </w:rPr>
              <w:t>Маркетинг как система организации и управления деятельностью предприятия.</w:t>
            </w:r>
          </w:p>
          <w:p w:rsidR="00C75B6F" w:rsidRPr="006F0470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F0470">
              <w:rPr>
                <w:bCs/>
              </w:rPr>
              <w:t>Концепции управления маркетингом. Сегментация рынка. Целевой маркетинг. Стратегическое планирование. Каналы сбыта. Формирование спроса и стимулирование сбыта</w:t>
            </w:r>
          </w:p>
        </w:tc>
        <w:tc>
          <w:tcPr>
            <w:tcW w:w="1134" w:type="dxa"/>
          </w:tcPr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75B6F" w:rsidRPr="008265D4" w:rsidRDefault="00C75B6F" w:rsidP="008265D4">
            <w:r>
              <w:t xml:space="preserve">       1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358"/>
        </w:trPr>
        <w:tc>
          <w:tcPr>
            <w:tcW w:w="2700" w:type="dxa"/>
            <w:vMerge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600" w:type="dxa"/>
          </w:tcPr>
          <w:p w:rsidR="00C75B6F" w:rsidRPr="006C719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362" w:type="dxa"/>
          </w:tcPr>
          <w:p w:rsidR="00C75B6F" w:rsidRPr="006F0470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F0470">
              <w:rPr>
                <w:b/>
                <w:bCs/>
              </w:rPr>
              <w:t>Практическая работа</w:t>
            </w:r>
            <w:r w:rsidRPr="006F0470">
              <w:rPr>
                <w:bCs/>
              </w:rPr>
              <w:t xml:space="preserve"> «Планирование деятельности предприятия»</w:t>
            </w:r>
          </w:p>
        </w:tc>
        <w:tc>
          <w:tcPr>
            <w:tcW w:w="1134" w:type="dxa"/>
          </w:tcPr>
          <w:p w:rsidR="00C75B6F" w:rsidRPr="00950528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358"/>
        </w:trPr>
        <w:tc>
          <w:tcPr>
            <w:tcW w:w="2700" w:type="dxa"/>
            <w:vMerge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600" w:type="dxa"/>
          </w:tcPr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362" w:type="dxa"/>
          </w:tcPr>
          <w:p w:rsidR="00C75B6F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19F">
              <w:rPr>
                <w:b/>
                <w:bCs/>
              </w:rPr>
              <w:t>Коммуникативная культура при организации собственной деятельности</w:t>
            </w:r>
          </w:p>
          <w:p w:rsidR="00C75B6F" w:rsidRPr="006F0470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F0470">
              <w:rPr>
                <w:bCs/>
              </w:rPr>
              <w:t>Типы предпринимателей. Партнерские связи. Предпринимательская этика. Деловое общение</w:t>
            </w:r>
          </w:p>
        </w:tc>
        <w:tc>
          <w:tcPr>
            <w:tcW w:w="1134" w:type="dxa"/>
          </w:tcPr>
          <w:p w:rsidR="00C75B6F" w:rsidRPr="00950528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2F1160">
        <w:trPr>
          <w:trHeight w:val="358"/>
        </w:trPr>
        <w:tc>
          <w:tcPr>
            <w:tcW w:w="2700" w:type="dxa"/>
            <w:vMerge w:val="restart"/>
          </w:tcPr>
          <w:p w:rsidR="00C75B6F" w:rsidRPr="006F0470" w:rsidRDefault="00C75B6F" w:rsidP="006C7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 </w:t>
            </w:r>
            <w:r w:rsidRPr="006F0470">
              <w:rPr>
                <w:b/>
                <w:bCs/>
              </w:rPr>
              <w:t>Основы бизнеса и предпринимательской деятельности.</w:t>
            </w:r>
          </w:p>
        </w:tc>
        <w:tc>
          <w:tcPr>
            <w:tcW w:w="8962" w:type="dxa"/>
            <w:gridSpan w:val="2"/>
          </w:tcPr>
          <w:p w:rsidR="00C75B6F" w:rsidRPr="006C719F" w:rsidRDefault="00C75B6F" w:rsidP="006C7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134" w:type="dxa"/>
          </w:tcPr>
          <w:p w:rsidR="00C75B6F" w:rsidRPr="00C75A15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358"/>
        </w:trPr>
        <w:tc>
          <w:tcPr>
            <w:tcW w:w="2700" w:type="dxa"/>
            <w:vMerge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600" w:type="dxa"/>
          </w:tcPr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62" w:type="dxa"/>
          </w:tcPr>
          <w:p w:rsidR="00C75B6F" w:rsidRDefault="00C75B6F" w:rsidP="006C7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C719F">
              <w:rPr>
                <w:b/>
              </w:rPr>
              <w:t>Основные понятия предпринимательства</w:t>
            </w:r>
          </w:p>
          <w:p w:rsidR="00C75B6F" w:rsidRPr="006C719F" w:rsidRDefault="00C75B6F" w:rsidP="006C7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0470">
              <w:t>Сущность, основные черты, функции предпринимательской  деятельности. Понятие   предпринимательской  среды, условия ее существования. Виды предпринимательской деятельности. Сущность малого предпринимательства в экономике страны и экономике Алтайского края (Закон о государственной  поддержке  малого предпринимательства  в РФ и Алтайского края).</w:t>
            </w:r>
          </w:p>
        </w:tc>
        <w:tc>
          <w:tcPr>
            <w:tcW w:w="1134" w:type="dxa"/>
          </w:tcPr>
          <w:p w:rsidR="00C75B6F" w:rsidRPr="00950528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358"/>
        </w:trPr>
        <w:tc>
          <w:tcPr>
            <w:tcW w:w="2700" w:type="dxa"/>
            <w:vMerge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600" w:type="dxa"/>
          </w:tcPr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62" w:type="dxa"/>
          </w:tcPr>
          <w:p w:rsidR="00C75B6F" w:rsidRDefault="00C75B6F" w:rsidP="006C7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75A15">
              <w:rPr>
                <w:b/>
              </w:rPr>
              <w:t>Субъекты предпринимательской деятельности</w:t>
            </w:r>
          </w:p>
          <w:p w:rsidR="00C75B6F" w:rsidRPr="00C75A15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F0470">
              <w:t>Особенности ОПФ хозяйствования юридических лиц. Индивидуальное предпринимательство. Преимущества и недостатки ОПФ и индивидуальное предпринимательство. Правомочия собственника: владение, пользование, распоряжение. Движимое, недвижимое имущество. Право собственности индивидуального предпринимателя. Право собственности юридических лиц.</w:t>
            </w:r>
          </w:p>
        </w:tc>
        <w:tc>
          <w:tcPr>
            <w:tcW w:w="1134" w:type="dxa"/>
          </w:tcPr>
          <w:p w:rsidR="00C75B6F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75B6F" w:rsidRPr="008265D4" w:rsidRDefault="00C75B6F" w:rsidP="008265D4">
            <w:r>
              <w:t xml:space="preserve">       2 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358"/>
        </w:trPr>
        <w:tc>
          <w:tcPr>
            <w:tcW w:w="2700" w:type="dxa"/>
            <w:vMerge/>
          </w:tcPr>
          <w:p w:rsidR="00C75B6F" w:rsidRPr="006F0470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600" w:type="dxa"/>
          </w:tcPr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362" w:type="dxa"/>
          </w:tcPr>
          <w:p w:rsidR="00C75B6F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F0470">
              <w:rPr>
                <w:b/>
              </w:rPr>
              <w:t>Практическая работа</w:t>
            </w:r>
            <w:r w:rsidRPr="006F0470">
              <w:t xml:space="preserve"> </w:t>
            </w:r>
          </w:p>
          <w:p w:rsidR="00C75B6F" w:rsidRPr="006F0470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F0470">
              <w:t>«Изучение законов по предпринимательской деятельности»</w:t>
            </w:r>
          </w:p>
        </w:tc>
        <w:tc>
          <w:tcPr>
            <w:tcW w:w="1134" w:type="dxa"/>
          </w:tcPr>
          <w:p w:rsidR="00C75B6F" w:rsidRPr="00950528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6238">
        <w:trPr>
          <w:trHeight w:val="358"/>
        </w:trPr>
        <w:tc>
          <w:tcPr>
            <w:tcW w:w="2700" w:type="dxa"/>
            <w:vMerge w:val="restart"/>
          </w:tcPr>
          <w:p w:rsidR="00C75B6F" w:rsidRPr="006F0470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4.  </w:t>
            </w:r>
            <w:r w:rsidRPr="006F0470">
              <w:rPr>
                <w:b/>
              </w:rPr>
              <w:t>Структура и содержание бизнес-плана.</w:t>
            </w:r>
          </w:p>
        </w:tc>
        <w:tc>
          <w:tcPr>
            <w:tcW w:w="8962" w:type="dxa"/>
            <w:gridSpan w:val="2"/>
          </w:tcPr>
          <w:p w:rsidR="00C75B6F" w:rsidRPr="006C719F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134" w:type="dxa"/>
          </w:tcPr>
          <w:p w:rsidR="00C75B6F" w:rsidRPr="00C75A15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358"/>
        </w:trPr>
        <w:tc>
          <w:tcPr>
            <w:tcW w:w="2700" w:type="dxa"/>
            <w:vMerge/>
          </w:tcPr>
          <w:p w:rsidR="00C75B6F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00" w:type="dxa"/>
            <w:vMerge w:val="restart"/>
          </w:tcPr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2-5</w:t>
            </w:r>
          </w:p>
        </w:tc>
        <w:tc>
          <w:tcPr>
            <w:tcW w:w="8362" w:type="dxa"/>
          </w:tcPr>
          <w:p w:rsidR="00C75B6F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75A15">
              <w:rPr>
                <w:b/>
              </w:rPr>
              <w:t>Структура и содержание бизнес-плана.</w:t>
            </w:r>
          </w:p>
          <w:p w:rsidR="00C75B6F" w:rsidRPr="006C719F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0470">
              <w:t xml:space="preserve">Содержание  бизнес-плана. Концепция бизнеса. Описания предприятия отрасли. Исследование и анализ рынка сбыта. План маркетинга. Производственный план. План торговой деятельности. Организационный план. Оценка плана.  </w:t>
            </w:r>
          </w:p>
        </w:tc>
        <w:tc>
          <w:tcPr>
            <w:tcW w:w="1134" w:type="dxa"/>
          </w:tcPr>
          <w:p w:rsidR="00C75B6F" w:rsidRPr="00950528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358"/>
        </w:trPr>
        <w:tc>
          <w:tcPr>
            <w:tcW w:w="2700" w:type="dxa"/>
            <w:vMerge/>
          </w:tcPr>
          <w:p w:rsidR="00C75B6F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00" w:type="dxa"/>
            <w:vMerge/>
          </w:tcPr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8362" w:type="dxa"/>
          </w:tcPr>
          <w:p w:rsidR="00C75B6F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F0470">
              <w:rPr>
                <w:b/>
              </w:rPr>
              <w:t>Практическая работа</w:t>
            </w:r>
            <w:r w:rsidRPr="006F0470">
              <w:t xml:space="preserve"> </w:t>
            </w:r>
          </w:p>
          <w:p w:rsidR="00C75B6F" w:rsidRPr="006F0470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F0470">
              <w:t>«Составление бизнес – плана собственного предприятия»</w:t>
            </w:r>
          </w:p>
        </w:tc>
        <w:tc>
          <w:tcPr>
            <w:tcW w:w="1134" w:type="dxa"/>
          </w:tcPr>
          <w:p w:rsidR="00C75B6F" w:rsidRPr="00950528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EA0E6E">
        <w:trPr>
          <w:trHeight w:val="358"/>
        </w:trPr>
        <w:tc>
          <w:tcPr>
            <w:tcW w:w="2700" w:type="dxa"/>
            <w:vMerge w:val="restart"/>
          </w:tcPr>
          <w:p w:rsidR="00C75B6F" w:rsidRPr="006F0470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 xml:space="preserve">Тема </w:t>
            </w:r>
            <w:r w:rsidRPr="006F0470">
              <w:rPr>
                <w:b/>
              </w:rPr>
              <w:t>5.</w:t>
            </w:r>
          </w:p>
          <w:p w:rsidR="00C75B6F" w:rsidRPr="006F0470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F0470">
              <w:rPr>
                <w:b/>
              </w:rPr>
              <w:t>Автоматизированные</w:t>
            </w:r>
          </w:p>
          <w:p w:rsidR="00C75B6F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0470">
              <w:rPr>
                <w:b/>
              </w:rPr>
              <w:t>информационные технологии в бухгалтерском учете.</w:t>
            </w:r>
          </w:p>
        </w:tc>
        <w:tc>
          <w:tcPr>
            <w:tcW w:w="8962" w:type="dxa"/>
            <w:gridSpan w:val="2"/>
          </w:tcPr>
          <w:p w:rsidR="00C75B6F" w:rsidRPr="006F0470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134" w:type="dxa"/>
          </w:tcPr>
          <w:p w:rsidR="00C75B6F" w:rsidRPr="00C75A15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358"/>
        </w:trPr>
        <w:tc>
          <w:tcPr>
            <w:tcW w:w="2700" w:type="dxa"/>
            <w:vMerge/>
          </w:tcPr>
          <w:p w:rsidR="00C75B6F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600" w:type="dxa"/>
          </w:tcPr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62" w:type="dxa"/>
          </w:tcPr>
          <w:p w:rsidR="00C75B6F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75A15">
              <w:rPr>
                <w:b/>
              </w:rPr>
              <w:t>Автоматизированные</w:t>
            </w:r>
            <w:r>
              <w:rPr>
                <w:b/>
              </w:rPr>
              <w:t xml:space="preserve"> </w:t>
            </w:r>
            <w:r w:rsidRPr="00C75A15">
              <w:rPr>
                <w:b/>
              </w:rPr>
              <w:t>информационные технологии в бухгалтерском учете.</w:t>
            </w:r>
          </w:p>
          <w:p w:rsidR="00C75B6F" w:rsidRPr="006F0470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F0470">
              <w:t>Применение субъектами малого бизнеса ККТ. Регистрация ККТ и эксплуатация. Документальное оформление кассовых операций. Бухгалтерский отчет и отчетность. Журнал контролера-кассира. Штрафные санкции за нарушение правил работы на ККТ. Автоматизация системы в бухгалтерском учете(программа «1 С» : Бухгалтерия)</w:t>
            </w:r>
          </w:p>
        </w:tc>
        <w:tc>
          <w:tcPr>
            <w:tcW w:w="1134" w:type="dxa"/>
          </w:tcPr>
          <w:p w:rsidR="00C75B6F" w:rsidRPr="00950528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BF7EAB">
        <w:trPr>
          <w:trHeight w:val="358"/>
        </w:trPr>
        <w:tc>
          <w:tcPr>
            <w:tcW w:w="2700" w:type="dxa"/>
            <w:vMerge w:val="restart"/>
          </w:tcPr>
          <w:p w:rsidR="00C75B6F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</w:t>
            </w:r>
            <w:r w:rsidRPr="006F0470">
              <w:rPr>
                <w:b/>
              </w:rPr>
              <w:t xml:space="preserve"> 6. Фискальная политика государства.</w:t>
            </w:r>
          </w:p>
        </w:tc>
        <w:tc>
          <w:tcPr>
            <w:tcW w:w="8962" w:type="dxa"/>
            <w:gridSpan w:val="2"/>
          </w:tcPr>
          <w:p w:rsidR="00C75B6F" w:rsidRPr="006F0470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134" w:type="dxa"/>
          </w:tcPr>
          <w:p w:rsidR="00C75B6F" w:rsidRPr="00E72A85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358"/>
        </w:trPr>
        <w:tc>
          <w:tcPr>
            <w:tcW w:w="2700" w:type="dxa"/>
            <w:vMerge/>
          </w:tcPr>
          <w:p w:rsidR="00C75B6F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00" w:type="dxa"/>
          </w:tcPr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8362" w:type="dxa"/>
          </w:tcPr>
          <w:p w:rsidR="00C75B6F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F0470">
              <w:rPr>
                <w:b/>
              </w:rPr>
              <w:t>Фискальная политика государства</w:t>
            </w:r>
            <w:r w:rsidRPr="006F0470">
              <w:t xml:space="preserve"> </w:t>
            </w:r>
          </w:p>
          <w:p w:rsidR="00C75B6F" w:rsidRPr="006F0470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F0470">
              <w:t>Налоги. Виды: НДС, акцизы. Функции, правила взимания.</w:t>
            </w:r>
          </w:p>
        </w:tc>
        <w:tc>
          <w:tcPr>
            <w:tcW w:w="1134" w:type="dxa"/>
          </w:tcPr>
          <w:p w:rsidR="00C75B6F" w:rsidRPr="00950528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50528">
              <w:t>2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75B6F" w:rsidRPr="006F0470" w:rsidTr="006C719F">
        <w:trPr>
          <w:trHeight w:val="358"/>
        </w:trPr>
        <w:tc>
          <w:tcPr>
            <w:tcW w:w="2700" w:type="dxa"/>
            <w:vMerge/>
          </w:tcPr>
          <w:p w:rsidR="00C75B6F" w:rsidRDefault="00C75B6F" w:rsidP="00C7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00" w:type="dxa"/>
          </w:tcPr>
          <w:p w:rsidR="00C75B6F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362" w:type="dxa"/>
          </w:tcPr>
          <w:p w:rsidR="00C75B6F" w:rsidRPr="006F0470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F0470">
              <w:rPr>
                <w:b/>
              </w:rPr>
              <w:t>Практическая работа.</w:t>
            </w:r>
            <w:r w:rsidRPr="006F0470">
              <w:t xml:space="preserve"> Письменная работа «Я бы открыл такое дело…»</w:t>
            </w:r>
          </w:p>
        </w:tc>
        <w:tc>
          <w:tcPr>
            <w:tcW w:w="1134" w:type="dxa"/>
          </w:tcPr>
          <w:p w:rsidR="00C75B6F" w:rsidRPr="00950528" w:rsidRDefault="00C75B6F" w:rsidP="003E7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D9D9D9"/>
          </w:tcPr>
          <w:p w:rsidR="00C75B6F" w:rsidRPr="00950528" w:rsidRDefault="00C75B6F" w:rsidP="002D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C75B6F" w:rsidRPr="00A20A8B" w:rsidRDefault="00C75B6F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75B6F" w:rsidRPr="00A20A8B" w:rsidSect="002F2D95">
          <w:pgSz w:w="16838" w:h="11906" w:orient="landscape"/>
          <w:pgMar w:top="1134" w:right="1134" w:bottom="851" w:left="1134" w:header="709" w:footer="709" w:gutter="0"/>
          <w:cols w:space="720"/>
        </w:sectPr>
      </w:pPr>
    </w:p>
    <w:tbl>
      <w:tblPr>
        <w:tblW w:w="14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662"/>
        <w:gridCol w:w="1134"/>
        <w:gridCol w:w="1418"/>
      </w:tblGrid>
      <w:tr w:rsidR="00C75B6F" w:rsidRPr="006F0470" w:rsidTr="00427719">
        <w:trPr>
          <w:trHeight w:val="710"/>
        </w:trPr>
        <w:tc>
          <w:tcPr>
            <w:tcW w:w="11662" w:type="dxa"/>
          </w:tcPr>
          <w:p w:rsidR="00C75B6F" w:rsidRPr="006F0470" w:rsidRDefault="00C75B6F" w:rsidP="00947AF9">
            <w:pPr>
              <w:jc w:val="both"/>
              <w:rPr>
                <w:b/>
                <w:spacing w:val="-8"/>
              </w:rPr>
            </w:pPr>
            <w:r w:rsidRPr="006F0470">
              <w:rPr>
                <w:b/>
                <w:spacing w:val="-8"/>
              </w:rPr>
              <w:t xml:space="preserve">Самостоятельная работа: </w:t>
            </w:r>
          </w:p>
          <w:p w:rsidR="00C75B6F" w:rsidRPr="006F0470" w:rsidRDefault="00C75B6F" w:rsidP="00947AF9">
            <w:pPr>
              <w:jc w:val="both"/>
              <w:rPr>
                <w:spacing w:val="-8"/>
              </w:rPr>
            </w:pPr>
            <w:r w:rsidRPr="006F0470">
              <w:rPr>
                <w:spacing w:val="-8"/>
              </w:rPr>
              <w:t xml:space="preserve"> -Выполнение домашних заданий.     </w:t>
            </w:r>
          </w:p>
          <w:p w:rsidR="00C75B6F" w:rsidRPr="006F0470" w:rsidRDefault="00C75B6F" w:rsidP="00947AF9">
            <w:pPr>
              <w:jc w:val="both"/>
              <w:rPr>
                <w:spacing w:val="-8"/>
              </w:rPr>
            </w:pPr>
            <w:r w:rsidRPr="006F0470">
              <w:rPr>
                <w:spacing w:val="-8"/>
              </w:rPr>
              <w:t xml:space="preserve"> -Примерная тематика внеаудиторной самостоятельной работы:</w:t>
            </w:r>
          </w:p>
          <w:p w:rsidR="00C75B6F" w:rsidRPr="006F0470" w:rsidRDefault="00C75B6F" w:rsidP="009B0EA7">
            <w:pPr>
              <w:numPr>
                <w:ilvl w:val="0"/>
                <w:numId w:val="16"/>
              </w:numPr>
              <w:jc w:val="both"/>
              <w:rPr>
                <w:spacing w:val="-8"/>
              </w:rPr>
            </w:pPr>
            <w:r w:rsidRPr="006F0470">
              <w:rPr>
                <w:bCs/>
              </w:rPr>
              <w:t>Выполнение докладов с использованием мультимедийной презентации по темам:</w:t>
            </w:r>
          </w:p>
          <w:p w:rsidR="00C75B6F" w:rsidRPr="006F0470" w:rsidRDefault="00C75B6F" w:rsidP="009B0EA7">
            <w:pPr>
              <w:numPr>
                <w:ilvl w:val="0"/>
                <w:numId w:val="18"/>
              </w:numPr>
              <w:jc w:val="both"/>
              <w:rPr>
                <w:spacing w:val="-8"/>
              </w:rPr>
            </w:pPr>
            <w:r w:rsidRPr="006F0470">
              <w:rPr>
                <w:bCs/>
              </w:rPr>
              <w:t>Нормативно-правовое обеспечение</w:t>
            </w:r>
          </w:p>
          <w:p w:rsidR="00C75B6F" w:rsidRPr="006F0470" w:rsidRDefault="00C75B6F" w:rsidP="009B0EA7">
            <w:pPr>
              <w:numPr>
                <w:ilvl w:val="0"/>
                <w:numId w:val="18"/>
              </w:numPr>
              <w:jc w:val="both"/>
              <w:rPr>
                <w:spacing w:val="-8"/>
              </w:rPr>
            </w:pPr>
            <w:r w:rsidRPr="006F0470">
              <w:rPr>
                <w:bCs/>
              </w:rPr>
              <w:t>Основы менеджмента и маркетинга</w:t>
            </w:r>
          </w:p>
          <w:p w:rsidR="00C75B6F" w:rsidRPr="006F0470" w:rsidRDefault="00C75B6F" w:rsidP="009B0EA7">
            <w:pPr>
              <w:numPr>
                <w:ilvl w:val="0"/>
                <w:numId w:val="18"/>
              </w:numPr>
              <w:jc w:val="both"/>
              <w:rPr>
                <w:spacing w:val="-8"/>
              </w:rPr>
            </w:pPr>
            <w:r w:rsidRPr="006F0470">
              <w:rPr>
                <w:bCs/>
              </w:rPr>
              <w:t>Основы бизнеса и предпринимательской деятельности.</w:t>
            </w:r>
          </w:p>
          <w:p w:rsidR="00C75B6F" w:rsidRPr="006F0470" w:rsidRDefault="00C75B6F" w:rsidP="009B0EA7">
            <w:pPr>
              <w:pStyle w:val="ListParagraph"/>
              <w:numPr>
                <w:ilvl w:val="0"/>
                <w:numId w:val="16"/>
              </w:numPr>
              <w:jc w:val="both"/>
              <w:rPr>
                <w:spacing w:val="-8"/>
              </w:rPr>
            </w:pPr>
            <w:r w:rsidRPr="006F0470">
              <w:rPr>
                <w:spacing w:val="-8"/>
              </w:rPr>
              <w:t xml:space="preserve"> Выполнение рефератов по темам:</w:t>
            </w:r>
          </w:p>
          <w:p w:rsidR="00C75B6F" w:rsidRPr="006F0470" w:rsidRDefault="00C75B6F" w:rsidP="009B0EA7">
            <w:pPr>
              <w:pStyle w:val="ListParagraph"/>
              <w:numPr>
                <w:ilvl w:val="0"/>
                <w:numId w:val="17"/>
              </w:numPr>
              <w:jc w:val="both"/>
            </w:pPr>
            <w:r w:rsidRPr="006F0470">
              <w:t>Организация предпринимательской деятельности. Проблемы ее реализации на современном этапе развития.</w:t>
            </w:r>
          </w:p>
          <w:p w:rsidR="00C75B6F" w:rsidRPr="006F0470" w:rsidRDefault="00C75B6F" w:rsidP="009B0EA7">
            <w:pPr>
              <w:pStyle w:val="ListParagraph"/>
              <w:numPr>
                <w:ilvl w:val="0"/>
                <w:numId w:val="17"/>
              </w:numPr>
              <w:jc w:val="both"/>
            </w:pPr>
            <w:r w:rsidRPr="006F0470">
              <w:t>Роль малого бизнеса в развитии экономики РФ (региона, муниципального образования).</w:t>
            </w:r>
          </w:p>
          <w:p w:rsidR="00C75B6F" w:rsidRPr="008265D4" w:rsidRDefault="00C75B6F" w:rsidP="00C663F8">
            <w:pPr>
              <w:pStyle w:val="ListParagraph"/>
              <w:numPr>
                <w:ilvl w:val="0"/>
                <w:numId w:val="17"/>
              </w:numPr>
              <w:jc w:val="both"/>
              <w:rPr>
                <w:spacing w:val="-4"/>
              </w:rPr>
            </w:pPr>
            <w:r w:rsidRPr="006F0470">
              <w:rPr>
                <w:spacing w:val="-4"/>
              </w:rPr>
              <w:t>Фискальная (налоговая) политика и ее роль в стабилизации экономик</w:t>
            </w:r>
            <w:r>
              <w:rPr>
                <w:spacing w:val="-4"/>
              </w:rPr>
              <w:t>и.</w:t>
            </w:r>
            <w:r w:rsidRPr="006F0470">
              <w:t xml:space="preserve">   </w:t>
            </w:r>
          </w:p>
          <w:p w:rsidR="00C75B6F" w:rsidRDefault="00C75B6F" w:rsidP="00826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F0470">
              <w:t xml:space="preserve">                                                                                      </w:t>
            </w:r>
            <w:r>
              <w:tab/>
            </w:r>
            <w:r>
              <w:rPr>
                <w:b/>
                <w:bCs/>
              </w:rPr>
              <w:t>Внеаудиторная работа</w:t>
            </w:r>
          </w:p>
          <w:p w:rsidR="00C75B6F" w:rsidRDefault="00C75B6F" w:rsidP="00826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72A85">
              <w:rPr>
                <w:bCs/>
              </w:rPr>
              <w:t>Подготовка мультимедийной презентации по теме «Способы вхождения в бизнес»</w:t>
            </w:r>
          </w:p>
          <w:p w:rsidR="00C75B6F" w:rsidRDefault="00C75B6F" w:rsidP="00826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A1657">
              <w:rPr>
                <w:bCs/>
              </w:rPr>
              <w:t>Эссе по теме «Заплати налоги и спи спокойно</w:t>
            </w:r>
            <w:r>
              <w:rPr>
                <w:bCs/>
              </w:rPr>
              <w:t>?</w:t>
            </w:r>
            <w:r w:rsidRPr="00DA1657">
              <w:rPr>
                <w:bCs/>
              </w:rPr>
              <w:t>»</w:t>
            </w:r>
          </w:p>
          <w:p w:rsidR="00C75B6F" w:rsidRDefault="00C75B6F" w:rsidP="00826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A85">
              <w:t>Проектная работа «Маркетинговое планирование»</w:t>
            </w:r>
          </w:p>
          <w:p w:rsidR="00C75B6F" w:rsidRDefault="00C75B6F" w:rsidP="00826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A1657">
              <w:t xml:space="preserve">Эссе по теме </w:t>
            </w:r>
            <w:r>
              <w:t>«</w:t>
            </w:r>
            <w:r w:rsidRPr="00DA1657">
              <w:t>Торговля не разорила еще ни одного народа»</w:t>
            </w:r>
          </w:p>
          <w:p w:rsidR="00C75B6F" w:rsidRDefault="00C75B6F" w:rsidP="00826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A1657">
              <w:t>Подготовка мультимедийной презентации по теме «Бизнес-план собственного предприятия»</w:t>
            </w:r>
            <w:r>
              <w:t>.</w:t>
            </w:r>
            <w:r w:rsidRPr="00DA1657">
              <w:t xml:space="preserve"> Подготовка мультимедийной презентации по теме «Автоматизированные информационные технологии в бухгалтерском учете</w:t>
            </w:r>
            <w:r>
              <w:t>».</w:t>
            </w:r>
          </w:p>
          <w:p w:rsidR="00C75B6F" w:rsidRPr="00C663F8" w:rsidRDefault="00C75B6F" w:rsidP="00826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</w:p>
        </w:tc>
        <w:tc>
          <w:tcPr>
            <w:tcW w:w="1134" w:type="dxa"/>
          </w:tcPr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50528">
              <w:t>16</w:t>
            </w:r>
          </w:p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18" w:type="dxa"/>
            <w:shd w:val="clear" w:color="auto" w:fill="C0C0C0"/>
          </w:tcPr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75B6F" w:rsidRPr="006F0470" w:rsidTr="00427719">
        <w:trPr>
          <w:trHeight w:val="710"/>
        </w:trPr>
        <w:tc>
          <w:tcPr>
            <w:tcW w:w="11662" w:type="dxa"/>
          </w:tcPr>
          <w:p w:rsidR="00C75B6F" w:rsidRDefault="00C75B6F" w:rsidP="00947AF9">
            <w:pPr>
              <w:jc w:val="both"/>
              <w:rPr>
                <w:b/>
                <w:spacing w:val="-8"/>
              </w:rPr>
            </w:pPr>
            <w:r>
              <w:rPr>
                <w:b/>
                <w:spacing w:val="-8"/>
              </w:rPr>
              <w:t xml:space="preserve">                                                                      Зачет</w:t>
            </w:r>
          </w:p>
          <w:p w:rsidR="00C75B6F" w:rsidRPr="006F0470" w:rsidRDefault="00C75B6F" w:rsidP="00947AF9">
            <w:pPr>
              <w:jc w:val="both"/>
              <w:rPr>
                <w:b/>
                <w:spacing w:val="-8"/>
              </w:rPr>
            </w:pPr>
            <w:r>
              <w:rPr>
                <w:b/>
                <w:spacing w:val="-8"/>
              </w:rPr>
              <w:t xml:space="preserve">                                                                      Итого</w:t>
            </w:r>
          </w:p>
        </w:tc>
        <w:tc>
          <w:tcPr>
            <w:tcW w:w="1134" w:type="dxa"/>
          </w:tcPr>
          <w:p w:rsidR="00C75B6F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:rsidR="00C75B6F" w:rsidRPr="008265D4" w:rsidRDefault="00C75B6F" w:rsidP="008265D4">
            <w:r>
              <w:t xml:space="preserve">     48</w:t>
            </w:r>
          </w:p>
        </w:tc>
        <w:tc>
          <w:tcPr>
            <w:tcW w:w="1418" w:type="dxa"/>
            <w:shd w:val="clear" w:color="auto" w:fill="C0C0C0"/>
          </w:tcPr>
          <w:p w:rsidR="00C75B6F" w:rsidRPr="00950528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C75B6F" w:rsidRPr="006F0470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C75B6F" w:rsidRPr="006F0470" w:rsidRDefault="00C75B6F" w:rsidP="009B0EA7"/>
    <w:p w:rsidR="00C75B6F" w:rsidRPr="006F0470" w:rsidRDefault="00C75B6F" w:rsidP="009B0EA7"/>
    <w:p w:rsidR="00C75B6F" w:rsidRPr="006F0470" w:rsidRDefault="00C75B6F" w:rsidP="009B0EA7"/>
    <w:p w:rsidR="00C75B6F" w:rsidRPr="006F0470" w:rsidRDefault="00C75B6F" w:rsidP="009B0EA7"/>
    <w:p w:rsidR="00C75B6F" w:rsidRPr="006F0470" w:rsidRDefault="00C75B6F" w:rsidP="009B0EA7"/>
    <w:p w:rsidR="00C75B6F" w:rsidRPr="006F0470" w:rsidRDefault="00C75B6F" w:rsidP="00320208">
      <w:pPr>
        <w:sectPr w:rsidR="00C75B6F" w:rsidRPr="006F047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75B6F" w:rsidRPr="006F0470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3</w:t>
      </w:r>
      <w:r w:rsidRPr="006F0470">
        <w:rPr>
          <w:b/>
          <w:caps/>
        </w:rPr>
        <w:t>. условия реализации УЧЕБНОЙ дисциплины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</w:t>
      </w:r>
      <w:r w:rsidRPr="006F0470">
        <w:rPr>
          <w:b/>
          <w:bCs/>
        </w:rPr>
        <w:t>.1. Требования к минимальному материально-техническому обеспечению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F0470">
        <w:rPr>
          <w:bCs/>
        </w:rPr>
        <w:t>Реализация учебной дисциплины требует наличия учебного кабинета: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6F0470">
        <w:rPr>
          <w:bCs/>
        </w:rPr>
        <w:t>«Основы бизнеса и предпринимательской деятельности»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F0470">
        <w:rPr>
          <w:bCs/>
        </w:rPr>
        <w:t xml:space="preserve">Оборудование учебного кабинета: </w:t>
      </w:r>
    </w:p>
    <w:p w:rsidR="00C75B6F" w:rsidRPr="006F0470" w:rsidRDefault="00C75B6F" w:rsidP="009B0EA7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F0470">
        <w:rPr>
          <w:bCs/>
        </w:rPr>
        <w:t>посадочные места по количеству обучающихся;</w:t>
      </w:r>
    </w:p>
    <w:p w:rsidR="00C75B6F" w:rsidRPr="006F0470" w:rsidRDefault="00C75B6F" w:rsidP="009B0EA7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F0470">
        <w:rPr>
          <w:bCs/>
        </w:rPr>
        <w:t>рабочее место преподавателя;</w:t>
      </w:r>
    </w:p>
    <w:p w:rsidR="00C75B6F" w:rsidRDefault="00C75B6F" w:rsidP="009B0EA7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F0470">
        <w:rPr>
          <w:bCs/>
        </w:rPr>
        <w:t>комплект учебно-наг</w:t>
      </w:r>
      <w:r>
        <w:rPr>
          <w:bCs/>
        </w:rPr>
        <w:t>лядных пособий «Основы бизнеса в</w:t>
      </w:r>
      <w:r w:rsidRPr="006F0470">
        <w:rPr>
          <w:bCs/>
        </w:rPr>
        <w:t xml:space="preserve"> предпринимательской </w:t>
      </w:r>
    </w:p>
    <w:p w:rsidR="00C75B6F" w:rsidRPr="006F0470" w:rsidRDefault="00C75B6F" w:rsidP="009B0EA7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F0470">
        <w:rPr>
          <w:bCs/>
        </w:rPr>
        <w:t>деятельности;</w:t>
      </w:r>
    </w:p>
    <w:p w:rsidR="00C75B6F" w:rsidRDefault="00C75B6F" w:rsidP="009B0EA7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F0470">
        <w:rPr>
          <w:bCs/>
        </w:rPr>
        <w:t>справочные пособия («Энциклопедия предпринимателя», энциклопедии по</w:t>
      </w:r>
    </w:p>
    <w:p w:rsidR="00C75B6F" w:rsidRPr="006F0470" w:rsidRDefault="00C75B6F" w:rsidP="009B0EA7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F0470">
        <w:rPr>
          <w:bCs/>
        </w:rPr>
        <w:t>экономике, книги из серии «Самые знаменитые»)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F0470">
        <w:rPr>
          <w:bCs/>
        </w:rPr>
        <w:t xml:space="preserve">Технические средства обучения: </w:t>
      </w:r>
    </w:p>
    <w:p w:rsidR="00C75B6F" w:rsidRPr="006F0470" w:rsidRDefault="00C75B6F" w:rsidP="009B0EA7">
      <w:pPr>
        <w:numPr>
          <w:ilvl w:val="0"/>
          <w:numId w:val="20"/>
        </w:numPr>
        <w:jc w:val="both"/>
      </w:pPr>
      <w:r w:rsidRPr="006F0470">
        <w:t>компьютер с лицензионным программным обеспечением;</w:t>
      </w:r>
    </w:p>
    <w:p w:rsidR="00C75B6F" w:rsidRPr="006F0470" w:rsidRDefault="00C75B6F" w:rsidP="009B0EA7">
      <w:pPr>
        <w:numPr>
          <w:ilvl w:val="0"/>
          <w:numId w:val="20"/>
        </w:numPr>
        <w:jc w:val="both"/>
      </w:pPr>
      <w:r w:rsidRPr="006F0470">
        <w:t>мультимедиапроектор;</w:t>
      </w:r>
    </w:p>
    <w:p w:rsidR="00C75B6F" w:rsidRPr="006F0470" w:rsidRDefault="00C75B6F" w:rsidP="009B0EA7">
      <w:pPr>
        <w:numPr>
          <w:ilvl w:val="0"/>
          <w:numId w:val="20"/>
        </w:numPr>
        <w:jc w:val="both"/>
      </w:pPr>
      <w:r w:rsidRPr="006F0470">
        <w:t>мультимедийные обучающие программы;</w:t>
      </w:r>
    </w:p>
    <w:p w:rsidR="00C75B6F" w:rsidRPr="006F0470" w:rsidRDefault="00C75B6F" w:rsidP="009B0EA7">
      <w:pPr>
        <w:numPr>
          <w:ilvl w:val="0"/>
          <w:numId w:val="20"/>
        </w:numPr>
        <w:jc w:val="both"/>
      </w:pPr>
      <w:r w:rsidRPr="006F0470">
        <w:t xml:space="preserve">интерактивная доска </w:t>
      </w:r>
      <w:r w:rsidRPr="006F0470">
        <w:rPr>
          <w:lang w:val="en-US"/>
        </w:rPr>
        <w:t>smartboard</w:t>
      </w:r>
      <w:r w:rsidRPr="006F0470">
        <w:t>;</w:t>
      </w:r>
    </w:p>
    <w:p w:rsidR="00C75B6F" w:rsidRPr="006F0470" w:rsidRDefault="00C75B6F" w:rsidP="009B0EA7">
      <w:pPr>
        <w:numPr>
          <w:ilvl w:val="0"/>
          <w:numId w:val="20"/>
        </w:numPr>
        <w:jc w:val="both"/>
      </w:pPr>
      <w:r w:rsidRPr="006F0470">
        <w:t xml:space="preserve">программное обеспечение </w:t>
      </w:r>
      <w:r w:rsidRPr="006F0470">
        <w:rPr>
          <w:lang w:val="en-US"/>
        </w:rPr>
        <w:t>notebook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C75B6F" w:rsidRPr="006F0470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>
        <w:rPr>
          <w:b/>
        </w:rPr>
        <w:t>3</w:t>
      </w:r>
      <w:r w:rsidRPr="006F0470">
        <w:rPr>
          <w:b/>
        </w:rPr>
        <w:t>.2. Информационное обеспечение обучения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F0470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F0470">
        <w:rPr>
          <w:bCs/>
        </w:rPr>
        <w:t xml:space="preserve">Основные источники: </w:t>
      </w:r>
    </w:p>
    <w:p w:rsidR="00C75B6F" w:rsidRPr="006F0470" w:rsidRDefault="00C75B6F" w:rsidP="009B0EA7">
      <w:pPr>
        <w:jc w:val="both"/>
      </w:pPr>
      <w:r w:rsidRPr="006F0470">
        <w:t>ЛИТЕРАТУРА</w:t>
      </w:r>
    </w:p>
    <w:p w:rsidR="00C75B6F" w:rsidRPr="006F0470" w:rsidRDefault="00C75B6F" w:rsidP="009B0EA7">
      <w:pPr>
        <w:jc w:val="both"/>
      </w:pPr>
      <w:r w:rsidRPr="006F0470">
        <w:t>1. Абашин Э.А. Арбитраж: долги юридических лиц. – М., 2002.</w:t>
      </w:r>
    </w:p>
    <w:p w:rsidR="00C75B6F" w:rsidRPr="006F0470" w:rsidRDefault="00C75B6F" w:rsidP="009B0EA7">
      <w:pPr>
        <w:jc w:val="both"/>
      </w:pPr>
      <w:r w:rsidRPr="006F0470">
        <w:t>2. Анисимов В.П. и др. Правоведение: практикум. – М., 2004.</w:t>
      </w:r>
    </w:p>
    <w:p w:rsidR="00C75B6F" w:rsidRPr="006F0470" w:rsidRDefault="00C75B6F" w:rsidP="009B0EA7">
      <w:pPr>
        <w:jc w:val="both"/>
      </w:pPr>
      <w:r w:rsidRPr="006F0470">
        <w:t>3. Борохов В.Б. Основы рыночной экономики и предпринимательства: дидактический материал для преподавателей системы начального профессионального образования. – М., 2002.</w:t>
      </w:r>
    </w:p>
    <w:p w:rsidR="00C75B6F" w:rsidRPr="006F0470" w:rsidRDefault="00C75B6F" w:rsidP="009B0EA7">
      <w:pPr>
        <w:jc w:val="both"/>
      </w:pPr>
      <w:r w:rsidRPr="006F0470">
        <w:t>4. Каунов А.М. Организация и бизнес-планирование собственного дела. – Волгоград: Учитель, 2007.</w:t>
      </w:r>
    </w:p>
    <w:p w:rsidR="00C75B6F" w:rsidRPr="006F0470" w:rsidRDefault="00C75B6F" w:rsidP="009B0EA7">
      <w:pPr>
        <w:jc w:val="both"/>
      </w:pPr>
      <w:r w:rsidRPr="006F0470">
        <w:t>5. Козюлина Н.С. Продавец, контролер - кассир. – М.: «Дашков и К», 2006.</w:t>
      </w:r>
    </w:p>
    <w:p w:rsidR="00C75B6F" w:rsidRPr="006F0470" w:rsidRDefault="00C75B6F" w:rsidP="009B0EA7">
      <w:pPr>
        <w:jc w:val="both"/>
      </w:pPr>
      <w:r w:rsidRPr="006F0470">
        <w:t>6. Макарова Н.В. Информатика и ИКТ. – СПб «Питер», 2008.</w:t>
      </w:r>
    </w:p>
    <w:p w:rsidR="00C75B6F" w:rsidRPr="006F0470" w:rsidRDefault="00C75B6F" w:rsidP="009B0EA7">
      <w:pPr>
        <w:jc w:val="both"/>
      </w:pPr>
      <w:r w:rsidRPr="006F0470">
        <w:t>7. Соколова С.В. Основы экономики: учебное  пособие. – М.:       «Академия», 2008.</w:t>
      </w:r>
    </w:p>
    <w:p w:rsidR="00C75B6F" w:rsidRPr="006F0470" w:rsidRDefault="00C75B6F" w:rsidP="009B0EA7">
      <w:pPr>
        <w:jc w:val="both"/>
      </w:pPr>
      <w:r w:rsidRPr="006F0470">
        <w:t>8. Сухов С.В., Сухов Ю.А. Основы менеджмента: учебное пособие. – М.: «Академия», 2008.</w:t>
      </w:r>
    </w:p>
    <w:p w:rsidR="00C75B6F" w:rsidRPr="006F0470" w:rsidRDefault="00C75B6F" w:rsidP="009B0EA7">
      <w:pPr>
        <w:jc w:val="both"/>
      </w:pPr>
      <w:r w:rsidRPr="006F0470">
        <w:t xml:space="preserve">9. Шеламова Г.М.Деловая культура и психология общения. – М.: «Академия», 2007. </w:t>
      </w:r>
    </w:p>
    <w:p w:rsidR="00C75B6F" w:rsidRPr="006F0470" w:rsidRDefault="00C75B6F" w:rsidP="009B0EA7">
      <w:pPr>
        <w:jc w:val="both"/>
      </w:pPr>
      <w:r w:rsidRPr="006F0470">
        <w:t>10. Череданова Л.Н. Основы экономики и предпринимательства. – М.: «Академия», 2008.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F0470">
        <w:rPr>
          <w:bCs/>
        </w:rPr>
        <w:t xml:space="preserve">Дополнительные источники: 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F0470">
        <w:rPr>
          <w:bCs/>
        </w:rPr>
        <w:t xml:space="preserve">Основы предпринимательской деятельности: 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6F0470">
        <w:rPr>
          <w:bCs/>
          <w:lang w:val="en-US"/>
        </w:rPr>
        <w:t>html:// revolution.Allbest.ru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6F0470">
        <w:rPr>
          <w:bCs/>
          <w:lang w:val="en-US"/>
        </w:rPr>
        <w:t>html:// timtaler.narod.ru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6F0470">
        <w:rPr>
          <w:bCs/>
          <w:lang w:val="en-US"/>
        </w:rPr>
        <w:t xml:space="preserve">html:// </w:t>
      </w:r>
      <w:hyperlink r:id="rId10" w:history="1">
        <w:r w:rsidRPr="006F0470">
          <w:rPr>
            <w:rStyle w:val="Hyperlink"/>
            <w:bCs/>
            <w:lang w:val="en-US"/>
          </w:rPr>
          <w:t>www.aup.ru</w:t>
        </w:r>
      </w:hyperlink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6F0470">
        <w:rPr>
          <w:bCs/>
          <w:lang w:val="en-US"/>
        </w:rPr>
        <w:t xml:space="preserve">html:// </w:t>
      </w:r>
      <w:hyperlink r:id="rId11" w:history="1">
        <w:r w:rsidRPr="006F0470">
          <w:rPr>
            <w:rStyle w:val="Hyperlink"/>
            <w:bCs/>
            <w:lang w:val="en-US"/>
          </w:rPr>
          <w:t>www.pomorsu.ru</w:t>
        </w:r>
      </w:hyperlink>
      <w:r w:rsidRPr="006F0470">
        <w:rPr>
          <w:bCs/>
          <w:lang w:val="en-US"/>
        </w:rPr>
        <w:t xml:space="preserve"> 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6F0470">
        <w:rPr>
          <w:bCs/>
        </w:rPr>
        <w:t>Основы</w:t>
      </w:r>
      <w:r w:rsidRPr="006F0470">
        <w:rPr>
          <w:bCs/>
          <w:lang w:val="en-US"/>
        </w:rPr>
        <w:t xml:space="preserve"> </w:t>
      </w:r>
      <w:r w:rsidRPr="006F0470">
        <w:rPr>
          <w:bCs/>
        </w:rPr>
        <w:t>менеджмента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6F0470">
        <w:rPr>
          <w:bCs/>
          <w:lang w:val="en-US"/>
        </w:rPr>
        <w:t>html:// polbu.ru</w:t>
      </w:r>
    </w:p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6F0470">
        <w:rPr>
          <w:bCs/>
          <w:lang w:val="en-US"/>
        </w:rPr>
        <w:t xml:space="preserve">html:// </w:t>
      </w:r>
      <w:hyperlink r:id="rId12" w:history="1">
        <w:r w:rsidRPr="006F0470">
          <w:rPr>
            <w:rStyle w:val="Hyperlink"/>
            <w:bCs/>
            <w:lang w:val="en-US"/>
          </w:rPr>
          <w:t>www.render-spb.ru</w:t>
        </w:r>
      </w:hyperlink>
    </w:p>
    <w:p w:rsidR="00C75B6F" w:rsidRPr="008D2ADF" w:rsidRDefault="00C75B6F" w:rsidP="008D2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F0470">
        <w:rPr>
          <w:bCs/>
          <w:lang w:val="en-US"/>
        </w:rPr>
        <w:t>html</w:t>
      </w:r>
      <w:r w:rsidRPr="006F0470">
        <w:rPr>
          <w:bCs/>
        </w:rPr>
        <w:t xml:space="preserve">:// </w:t>
      </w:r>
      <w:r w:rsidRPr="006F0470">
        <w:rPr>
          <w:bCs/>
          <w:lang w:val="en-US"/>
        </w:rPr>
        <w:t>www</w:t>
      </w:r>
      <w:r w:rsidRPr="006F0470">
        <w:rPr>
          <w:bCs/>
        </w:rPr>
        <w:t>.</w:t>
      </w:r>
      <w:r w:rsidRPr="006F0470">
        <w:rPr>
          <w:bCs/>
          <w:lang w:val="en-US"/>
        </w:rPr>
        <w:t>tehpol</w:t>
      </w:r>
      <w:r w:rsidRPr="006F0470">
        <w:rPr>
          <w:bCs/>
        </w:rPr>
        <w:t>:</w:t>
      </w:r>
      <w:r w:rsidRPr="006F0470">
        <w:rPr>
          <w:bCs/>
          <w:lang w:val="en-US"/>
        </w:rPr>
        <w:t>s</w:t>
      </w:r>
      <w:r w:rsidRPr="006F0470">
        <w:rPr>
          <w:bCs/>
        </w:rPr>
        <w:t>.</w:t>
      </w:r>
    </w:p>
    <w:p w:rsidR="00C75B6F" w:rsidRPr="006F0470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C75B6F" w:rsidRPr="006F0470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4</w:t>
      </w:r>
      <w:r w:rsidRPr="006F0470">
        <w:rPr>
          <w:b/>
          <w:caps/>
        </w:rPr>
        <w:t>. Контроль и оценка результатов освоения УЧЕБНОЙ Дисциплины</w:t>
      </w:r>
    </w:p>
    <w:p w:rsidR="00C75B6F" w:rsidRDefault="00C75B6F" w:rsidP="009B0EA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6F0470">
        <w:rPr>
          <w:b/>
        </w:rPr>
        <w:t>Контроль</w:t>
      </w:r>
      <w:r w:rsidRPr="006F0470">
        <w:t xml:space="preserve"> </w:t>
      </w:r>
      <w:r w:rsidRPr="006F0470">
        <w:rPr>
          <w:b/>
        </w:rPr>
        <w:t>и оценка</w:t>
      </w:r>
      <w:r w:rsidRPr="006F0470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C75B6F" w:rsidRPr="006F0470" w:rsidRDefault="00C75B6F" w:rsidP="002F2D9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4"/>
        <w:gridCol w:w="4747"/>
      </w:tblGrid>
      <w:tr w:rsidR="00C75B6F" w:rsidRPr="006F0470" w:rsidTr="002F2D95">
        <w:tc>
          <w:tcPr>
            <w:tcW w:w="4824" w:type="dxa"/>
            <w:vAlign w:val="center"/>
          </w:tcPr>
          <w:p w:rsidR="00C75B6F" w:rsidRPr="006F0470" w:rsidRDefault="00C75B6F" w:rsidP="00947AF9">
            <w:pPr>
              <w:jc w:val="both"/>
              <w:rPr>
                <w:b/>
                <w:bCs/>
              </w:rPr>
            </w:pPr>
            <w:r w:rsidRPr="006F0470">
              <w:rPr>
                <w:b/>
                <w:bCs/>
              </w:rPr>
              <w:t>Результаты обучения</w:t>
            </w:r>
          </w:p>
          <w:p w:rsidR="00C75B6F" w:rsidRPr="006F0470" w:rsidRDefault="00C75B6F" w:rsidP="00947AF9">
            <w:pPr>
              <w:jc w:val="both"/>
              <w:rPr>
                <w:b/>
                <w:bCs/>
              </w:rPr>
            </w:pPr>
            <w:r w:rsidRPr="006F0470">
              <w:rPr>
                <w:b/>
                <w:bCs/>
              </w:rPr>
              <w:t>Умения</w:t>
            </w:r>
          </w:p>
        </w:tc>
        <w:tc>
          <w:tcPr>
            <w:tcW w:w="4747" w:type="dxa"/>
            <w:vAlign w:val="center"/>
          </w:tcPr>
          <w:p w:rsidR="00C75B6F" w:rsidRPr="006F0470" w:rsidRDefault="00C75B6F" w:rsidP="00947AF9">
            <w:pPr>
              <w:jc w:val="both"/>
              <w:rPr>
                <w:b/>
                <w:bCs/>
              </w:rPr>
            </w:pPr>
            <w:r w:rsidRPr="006F0470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C75B6F" w:rsidRPr="006F0470" w:rsidTr="002F2D95">
        <w:tc>
          <w:tcPr>
            <w:tcW w:w="4824" w:type="dxa"/>
            <w:vAlign w:val="center"/>
          </w:tcPr>
          <w:p w:rsidR="00C75B6F" w:rsidRPr="006F0470" w:rsidRDefault="00C75B6F" w:rsidP="002F2D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4747" w:type="dxa"/>
            <w:vAlign w:val="center"/>
          </w:tcPr>
          <w:p w:rsidR="00C75B6F" w:rsidRPr="006F0470" w:rsidRDefault="00C75B6F" w:rsidP="00947AF9">
            <w:pPr>
              <w:jc w:val="both"/>
              <w:rPr>
                <w:b/>
              </w:rPr>
            </w:pP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rPr>
                <w:bCs/>
              </w:rPr>
            </w:pPr>
            <w:r w:rsidRPr="006F0470">
              <w:rPr>
                <w:bCs/>
              </w:rPr>
              <w:t xml:space="preserve">Составлять необходимую документацию для регистрации, реорганизации и ликвидации предприятия любой ОПФ. </w:t>
            </w:r>
          </w:p>
        </w:tc>
        <w:tc>
          <w:tcPr>
            <w:tcW w:w="4747" w:type="dxa"/>
          </w:tcPr>
          <w:p w:rsidR="00C75B6F" w:rsidRDefault="00C75B6F" w:rsidP="00947AF9">
            <w:pPr>
              <w:jc w:val="both"/>
              <w:rPr>
                <w:bCs/>
              </w:rPr>
            </w:pPr>
            <w:r>
              <w:rPr>
                <w:bCs/>
              </w:rPr>
              <w:t>Защита практических занятий;</w:t>
            </w:r>
          </w:p>
          <w:p w:rsidR="00C75B6F" w:rsidRPr="006F0470" w:rsidRDefault="00C75B6F" w:rsidP="00947AF9">
            <w:pPr>
              <w:jc w:val="both"/>
              <w:rPr>
                <w:bCs/>
              </w:rPr>
            </w:pPr>
          </w:p>
          <w:p w:rsidR="00C75B6F" w:rsidRPr="006F0470" w:rsidRDefault="00C75B6F" w:rsidP="00947A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r w:rsidRPr="006F0470">
              <w:t>характеризовать различные формы хозяйствования юридического лица;</w:t>
            </w:r>
          </w:p>
        </w:tc>
        <w:tc>
          <w:tcPr>
            <w:tcW w:w="4747" w:type="dxa"/>
          </w:tcPr>
          <w:p w:rsidR="00C75B6F" w:rsidRPr="006F0470" w:rsidRDefault="00C75B6F" w:rsidP="00947AF9">
            <w:pPr>
              <w:jc w:val="both"/>
              <w:rPr>
                <w:bCs/>
              </w:rPr>
            </w:pPr>
            <w:r w:rsidRPr="006F0470">
              <w:rPr>
                <w:bCs/>
              </w:rPr>
              <w:t>Тест, устный опрос</w:t>
            </w:r>
          </w:p>
          <w:p w:rsidR="00C75B6F" w:rsidRPr="006F0470" w:rsidRDefault="00C75B6F" w:rsidP="00947AF9">
            <w:pPr>
              <w:jc w:val="both"/>
              <w:rPr>
                <w:bCs/>
              </w:rPr>
            </w:pP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составлять и оформлять различного рода   документы, регулирующие трудовые отношения;</w:t>
            </w:r>
          </w:p>
        </w:tc>
        <w:tc>
          <w:tcPr>
            <w:tcW w:w="4747" w:type="dxa"/>
          </w:tcPr>
          <w:p w:rsidR="00C75B6F" w:rsidRPr="006F0470" w:rsidRDefault="00C75B6F" w:rsidP="00947AF9">
            <w:pPr>
              <w:jc w:val="both"/>
              <w:rPr>
                <w:bCs/>
              </w:rPr>
            </w:pPr>
            <w:r w:rsidRPr="006F0470">
              <w:rPr>
                <w:bCs/>
              </w:rPr>
              <w:t>Контрольная работа</w:t>
            </w:r>
          </w:p>
          <w:p w:rsidR="00C75B6F" w:rsidRPr="006F0470" w:rsidRDefault="00C75B6F" w:rsidP="00947AF9">
            <w:pPr>
              <w:jc w:val="both"/>
              <w:rPr>
                <w:bCs/>
              </w:rPr>
            </w:pP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анализировать выбор источников финансирования;</w:t>
            </w:r>
          </w:p>
        </w:tc>
        <w:tc>
          <w:tcPr>
            <w:tcW w:w="4747" w:type="dxa"/>
          </w:tcPr>
          <w:p w:rsidR="00C75B6F" w:rsidRPr="006F0470" w:rsidRDefault="00C75B6F" w:rsidP="00947AF9">
            <w:pPr>
              <w:jc w:val="both"/>
              <w:rPr>
                <w:bCs/>
              </w:rPr>
            </w:pPr>
            <w:r w:rsidRPr="006F0470">
              <w:rPr>
                <w:bCs/>
              </w:rPr>
              <w:t>Практические занятия</w:t>
            </w:r>
          </w:p>
          <w:p w:rsidR="00C75B6F" w:rsidRPr="006F0470" w:rsidRDefault="00C75B6F" w:rsidP="00947AF9">
            <w:pPr>
              <w:jc w:val="both"/>
              <w:rPr>
                <w:bCs/>
              </w:rPr>
            </w:pP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анализировать условия и факторы успешного ведения бизнеса;</w:t>
            </w:r>
          </w:p>
        </w:tc>
        <w:tc>
          <w:tcPr>
            <w:tcW w:w="4747" w:type="dxa"/>
          </w:tcPr>
          <w:p w:rsidR="00C75B6F" w:rsidRPr="006F0470" w:rsidRDefault="00C75B6F" w:rsidP="00947AF9">
            <w:pPr>
              <w:jc w:val="both"/>
              <w:rPr>
                <w:bCs/>
              </w:rPr>
            </w:pPr>
            <w:r w:rsidRPr="006F0470">
              <w:rPr>
                <w:bCs/>
              </w:rPr>
              <w:t>Практические занятия</w:t>
            </w:r>
          </w:p>
          <w:p w:rsidR="00C75B6F" w:rsidRPr="006F0470" w:rsidRDefault="00C75B6F" w:rsidP="00947AF9">
            <w:pPr>
              <w:jc w:val="both"/>
              <w:rPr>
                <w:bCs/>
              </w:rPr>
            </w:pP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оценивать предпринимательский риск и определять факторы, влияющие на уровень предпринимательского риска и управления им;</w:t>
            </w:r>
          </w:p>
        </w:tc>
        <w:tc>
          <w:tcPr>
            <w:tcW w:w="4747" w:type="dxa"/>
          </w:tcPr>
          <w:p w:rsidR="00C75B6F" w:rsidRPr="006F0470" w:rsidRDefault="00C75B6F" w:rsidP="00947AF9">
            <w:pPr>
              <w:jc w:val="both"/>
              <w:rPr>
                <w:bCs/>
              </w:rPr>
            </w:pPr>
            <w:r w:rsidRPr="006F0470">
              <w:rPr>
                <w:bCs/>
              </w:rPr>
              <w:t>Контрольная работа</w:t>
            </w:r>
          </w:p>
          <w:p w:rsidR="00C75B6F" w:rsidRPr="006F0470" w:rsidRDefault="00C75B6F" w:rsidP="00947AF9">
            <w:pPr>
              <w:jc w:val="both"/>
              <w:rPr>
                <w:bCs/>
              </w:rPr>
            </w:pP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планировать, организовывать и реализовывать предпринимательскую деятельность;</w:t>
            </w:r>
          </w:p>
        </w:tc>
        <w:tc>
          <w:tcPr>
            <w:tcW w:w="4747" w:type="dxa"/>
          </w:tcPr>
          <w:p w:rsidR="00C75B6F" w:rsidRPr="006F0470" w:rsidRDefault="00C75B6F" w:rsidP="00947AF9">
            <w:pPr>
              <w:jc w:val="both"/>
              <w:rPr>
                <w:bCs/>
              </w:rPr>
            </w:pPr>
            <w:r>
              <w:rPr>
                <w:bCs/>
              </w:rPr>
              <w:t>Защита практических занятий</w:t>
            </w:r>
          </w:p>
          <w:p w:rsidR="00C75B6F" w:rsidRPr="006F0470" w:rsidRDefault="00C75B6F" w:rsidP="00947AF9">
            <w:pPr>
              <w:jc w:val="both"/>
              <w:rPr>
                <w:bCs/>
              </w:rPr>
            </w:pP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владеть техникой коммуникативных отношений при организации собственной предпринимательской деятельности;</w:t>
            </w:r>
          </w:p>
        </w:tc>
        <w:tc>
          <w:tcPr>
            <w:tcW w:w="4747" w:type="dxa"/>
          </w:tcPr>
          <w:p w:rsidR="00C75B6F" w:rsidRPr="006F0470" w:rsidRDefault="00C75B6F" w:rsidP="00947AF9">
            <w:pPr>
              <w:jc w:val="both"/>
              <w:rPr>
                <w:bCs/>
              </w:rPr>
            </w:pPr>
            <w:r w:rsidRPr="006F0470">
              <w:rPr>
                <w:bCs/>
              </w:rPr>
              <w:t>Внеаудиторная самостоятельная работа</w:t>
            </w:r>
          </w:p>
          <w:p w:rsidR="00C75B6F" w:rsidRPr="006F0470" w:rsidRDefault="00C75B6F" w:rsidP="00947AF9">
            <w:pPr>
              <w:jc w:val="both"/>
              <w:rPr>
                <w:bCs/>
              </w:rPr>
            </w:pP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уметь составлять алгоритм маркетинговых исследований;</w:t>
            </w:r>
          </w:p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747" w:type="dxa"/>
          </w:tcPr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Защита практических занятий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составлять бизнес план для открытия собственного дела</w:t>
            </w:r>
          </w:p>
        </w:tc>
        <w:tc>
          <w:tcPr>
            <w:tcW w:w="4747" w:type="dxa"/>
          </w:tcPr>
          <w:p w:rsidR="00C75B6F" w:rsidRPr="006F0470" w:rsidRDefault="00C75B6F" w:rsidP="00947AF9">
            <w:pPr>
              <w:jc w:val="both"/>
              <w:rPr>
                <w:bCs/>
              </w:rPr>
            </w:pPr>
            <w:r w:rsidRPr="006F0470">
              <w:rPr>
                <w:bCs/>
              </w:rPr>
              <w:t>Проект</w:t>
            </w:r>
            <w:r>
              <w:rPr>
                <w:bCs/>
              </w:rPr>
              <w:t xml:space="preserve"> бизнес плана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рассчитывать необходимые налоги предпринимателя;</w:t>
            </w:r>
          </w:p>
        </w:tc>
        <w:tc>
          <w:tcPr>
            <w:tcW w:w="4747" w:type="dxa"/>
          </w:tcPr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Защита практических занятий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ориентироваться в операциях бухгалтерского учета;</w:t>
            </w:r>
          </w:p>
        </w:tc>
        <w:tc>
          <w:tcPr>
            <w:tcW w:w="4747" w:type="dxa"/>
          </w:tcPr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Защита практических занятий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</w:p>
        </w:tc>
      </w:tr>
      <w:tr w:rsidR="00C75B6F" w:rsidRPr="006F0470" w:rsidTr="002F2D95">
        <w:tc>
          <w:tcPr>
            <w:tcW w:w="4824" w:type="dxa"/>
          </w:tcPr>
          <w:p w:rsidR="00C75B6F" w:rsidRPr="002F2D95" w:rsidRDefault="00C75B6F" w:rsidP="002F2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2F2D95">
              <w:rPr>
                <w:b/>
              </w:rPr>
              <w:t>Знания</w:t>
            </w:r>
          </w:p>
        </w:tc>
        <w:tc>
          <w:tcPr>
            <w:tcW w:w="4747" w:type="dxa"/>
          </w:tcPr>
          <w:p w:rsidR="00C75B6F" w:rsidRPr="006F0470" w:rsidRDefault="00C75B6F" w:rsidP="00947AF9">
            <w:pPr>
              <w:jc w:val="both"/>
              <w:rPr>
                <w:bCs/>
              </w:rPr>
            </w:pPr>
          </w:p>
        </w:tc>
      </w:tr>
      <w:tr w:rsidR="00C75B6F" w:rsidRPr="006F0470" w:rsidTr="002F2D95">
        <w:tc>
          <w:tcPr>
            <w:tcW w:w="4824" w:type="dxa"/>
          </w:tcPr>
          <w:p w:rsidR="00C75B6F" w:rsidRPr="002F2D95" w:rsidRDefault="00C75B6F" w:rsidP="002F2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основные понятия и признаки предпринимательства;</w:t>
            </w:r>
          </w:p>
        </w:tc>
        <w:tc>
          <w:tcPr>
            <w:tcW w:w="4747" w:type="dxa"/>
          </w:tcPr>
          <w:p w:rsidR="00C75B6F" w:rsidRDefault="00C75B6F" w:rsidP="00947AF9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947AF9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947AF9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2F2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сущность и особенности организационно-правовых форм   хозяйствования юридических и физических лиц;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организацию предпринимательской деятельности и производственного процесса;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нормативно-правовые акты,  необходимые для занятия предпринимательской деятельностью;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опрос;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закон о защите прав потребителей, виды ответственности;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основы маркетинговых исследований для проектирования собственной предпринимательской деятельности;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нормативно-правовые документы, регулирующие трудовые отношения;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способы управления эффективной реализации предпринимательской деятельностью;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порядок создания, реорганизации и ликвидации предприятий любой организационно-правовой формы и частного предпринимателя;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структуру и содержание бизнес-плана;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 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значение предпринимательства для экономики страны и Алтайского края,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виды и порядок наложения административных взысканий;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виды налогов ,классификацию и порядок взимания налогов;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налогообложение предприятий и предпринимателей; Налоговый кодекс РФ;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анализировать финансово-экономическое состояние предприятия на основе финансовой документации;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отвечать по обязательствам;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C75B6F" w:rsidRPr="006F0470" w:rsidTr="002F2D95">
        <w:tc>
          <w:tcPr>
            <w:tcW w:w="4824" w:type="dxa"/>
          </w:tcPr>
          <w:p w:rsidR="00C75B6F" w:rsidRPr="006F0470" w:rsidRDefault="00C75B6F" w:rsidP="006F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0470">
              <w:t>документальное оформление кассовых операций, штрафные санкции за нарушения порядка работы на ККТ;</w:t>
            </w:r>
          </w:p>
        </w:tc>
        <w:tc>
          <w:tcPr>
            <w:tcW w:w="4747" w:type="dxa"/>
          </w:tcPr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Тесты;</w:t>
            </w:r>
          </w:p>
          <w:p w:rsidR="00C75B6F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работа;</w:t>
            </w:r>
          </w:p>
          <w:p w:rsidR="00C75B6F" w:rsidRPr="006F0470" w:rsidRDefault="00C75B6F" w:rsidP="008D2ADF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</w:tbl>
    <w:p w:rsidR="00C75B6F" w:rsidRPr="006F0470" w:rsidRDefault="00C75B6F" w:rsidP="009B0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C75B6F" w:rsidRPr="00F0345D" w:rsidRDefault="00C75B6F" w:rsidP="009B0EA7">
      <w:pPr>
        <w:jc w:val="both"/>
      </w:pPr>
    </w:p>
    <w:p w:rsidR="00C75B6F" w:rsidRPr="006F0470" w:rsidRDefault="00C75B6F" w:rsidP="009B0EA7"/>
    <w:p w:rsidR="00C75B6F" w:rsidRPr="006F0470" w:rsidRDefault="00C75B6F"/>
    <w:sectPr w:rsidR="00C75B6F" w:rsidRPr="006F0470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B6F" w:rsidRDefault="00C75B6F">
      <w:r>
        <w:separator/>
      </w:r>
    </w:p>
  </w:endnote>
  <w:endnote w:type="continuationSeparator" w:id="1">
    <w:p w:rsidR="00C75B6F" w:rsidRDefault="00C75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B6F" w:rsidRDefault="00C75B6F" w:rsidP="000613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5B6F" w:rsidRDefault="00C75B6F" w:rsidP="00186EA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B6F" w:rsidRDefault="00C75B6F" w:rsidP="000613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75B6F" w:rsidRDefault="00C75B6F" w:rsidP="00186EA0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B6F" w:rsidRDefault="00C75B6F">
    <w:pPr>
      <w:pStyle w:val="Footer"/>
      <w:jc w:val="center"/>
    </w:pPr>
    <w:fldSimple w:instr=" PAGE   \* MERGEFORMAT ">
      <w:r>
        <w:rPr>
          <w:noProof/>
        </w:rPr>
        <w:t>6</w:t>
      </w:r>
    </w:fldSimple>
  </w:p>
  <w:p w:rsidR="00C75B6F" w:rsidRDefault="00C75B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B6F" w:rsidRDefault="00C75B6F">
      <w:r>
        <w:separator/>
      </w:r>
    </w:p>
  </w:footnote>
  <w:footnote w:type="continuationSeparator" w:id="1">
    <w:p w:rsidR="00C75B6F" w:rsidRDefault="00C75B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75D10"/>
    <w:multiLevelType w:val="hybridMultilevel"/>
    <w:tmpl w:val="0D8C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9B5F9F"/>
    <w:multiLevelType w:val="hybridMultilevel"/>
    <w:tmpl w:val="7E1430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CB0D0C"/>
    <w:multiLevelType w:val="hybridMultilevel"/>
    <w:tmpl w:val="220EC67C"/>
    <w:lvl w:ilvl="0" w:tplc="37948B64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6">
    <w:nsid w:val="292D4D13"/>
    <w:multiLevelType w:val="hybridMultilevel"/>
    <w:tmpl w:val="C6926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0D34D86"/>
    <w:multiLevelType w:val="hybridMultilevel"/>
    <w:tmpl w:val="12046D2C"/>
    <w:lvl w:ilvl="0" w:tplc="D43A6A14">
      <w:start w:val="2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60B72D1"/>
    <w:multiLevelType w:val="hybridMultilevel"/>
    <w:tmpl w:val="3E8E3B2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38280742"/>
    <w:multiLevelType w:val="hybridMultilevel"/>
    <w:tmpl w:val="B94C34A4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41342BA8"/>
    <w:multiLevelType w:val="hybridMultilevel"/>
    <w:tmpl w:val="FB80F6D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DC3F9B"/>
    <w:multiLevelType w:val="hybridMultilevel"/>
    <w:tmpl w:val="B8620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70562D"/>
    <w:multiLevelType w:val="hybridMultilevel"/>
    <w:tmpl w:val="AE768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8B67E5"/>
    <w:multiLevelType w:val="hybridMultilevel"/>
    <w:tmpl w:val="16AE72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16A23"/>
    <w:multiLevelType w:val="hybridMultilevel"/>
    <w:tmpl w:val="155A8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0B4A0E"/>
    <w:multiLevelType w:val="hybridMultilevel"/>
    <w:tmpl w:val="8EA834A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38E1068"/>
    <w:multiLevelType w:val="hybridMultilevel"/>
    <w:tmpl w:val="38E89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B96ACC"/>
    <w:multiLevelType w:val="hybridMultilevel"/>
    <w:tmpl w:val="E3667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58670A"/>
    <w:multiLevelType w:val="hybridMultilevel"/>
    <w:tmpl w:val="595231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6B0575"/>
    <w:multiLevelType w:val="hybridMultilevel"/>
    <w:tmpl w:val="0A608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1"/>
  </w:num>
  <w:num w:numId="4">
    <w:abstractNumId w:val="1"/>
  </w:num>
  <w:num w:numId="5">
    <w:abstractNumId w:val="8"/>
  </w:num>
  <w:num w:numId="6">
    <w:abstractNumId w:val="11"/>
  </w:num>
  <w:num w:numId="7">
    <w:abstractNumId w:val="14"/>
  </w:num>
  <w:num w:numId="8">
    <w:abstractNumId w:val="10"/>
  </w:num>
  <w:num w:numId="9">
    <w:abstractNumId w:val="6"/>
  </w:num>
  <w:num w:numId="10">
    <w:abstractNumId w:val="20"/>
  </w:num>
  <w:num w:numId="11">
    <w:abstractNumId w:val="0"/>
  </w:num>
  <w:num w:numId="12">
    <w:abstractNumId w:val="12"/>
  </w:num>
  <w:num w:numId="13">
    <w:abstractNumId w:val="13"/>
  </w:num>
  <w:num w:numId="14">
    <w:abstractNumId w:val="17"/>
  </w:num>
  <w:num w:numId="15">
    <w:abstractNumId w:val="4"/>
  </w:num>
  <w:num w:numId="16">
    <w:abstractNumId w:val="16"/>
  </w:num>
  <w:num w:numId="17">
    <w:abstractNumId w:val="19"/>
  </w:num>
  <w:num w:numId="18">
    <w:abstractNumId w:val="9"/>
  </w:num>
  <w:num w:numId="19">
    <w:abstractNumId w:val="18"/>
  </w:num>
  <w:num w:numId="20">
    <w:abstractNumId w:val="15"/>
  </w:num>
  <w:num w:numId="21">
    <w:abstractNumId w:val="7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6F1"/>
    <w:rsid w:val="00003EA1"/>
    <w:rsid w:val="00004734"/>
    <w:rsid w:val="00010B1D"/>
    <w:rsid w:val="00013A54"/>
    <w:rsid w:val="00030102"/>
    <w:rsid w:val="00033BD9"/>
    <w:rsid w:val="00040E09"/>
    <w:rsid w:val="000473FC"/>
    <w:rsid w:val="0004786A"/>
    <w:rsid w:val="00047E07"/>
    <w:rsid w:val="000503FA"/>
    <w:rsid w:val="00050B08"/>
    <w:rsid w:val="00060370"/>
    <w:rsid w:val="0006135B"/>
    <w:rsid w:val="00064D79"/>
    <w:rsid w:val="00074CF0"/>
    <w:rsid w:val="00076FC8"/>
    <w:rsid w:val="0007709A"/>
    <w:rsid w:val="00077E6E"/>
    <w:rsid w:val="0008446C"/>
    <w:rsid w:val="0008558E"/>
    <w:rsid w:val="000948D6"/>
    <w:rsid w:val="000A28F1"/>
    <w:rsid w:val="000B7E6F"/>
    <w:rsid w:val="000D16F6"/>
    <w:rsid w:val="000D5CDF"/>
    <w:rsid w:val="000E0275"/>
    <w:rsid w:val="000E2588"/>
    <w:rsid w:val="000E2F68"/>
    <w:rsid w:val="000E3F39"/>
    <w:rsid w:val="000E651B"/>
    <w:rsid w:val="000F370D"/>
    <w:rsid w:val="000F74B1"/>
    <w:rsid w:val="00106480"/>
    <w:rsid w:val="0011375E"/>
    <w:rsid w:val="00116CE5"/>
    <w:rsid w:val="001229E5"/>
    <w:rsid w:val="0013612E"/>
    <w:rsid w:val="0014522E"/>
    <w:rsid w:val="00166403"/>
    <w:rsid w:val="00172693"/>
    <w:rsid w:val="00172A19"/>
    <w:rsid w:val="001804CB"/>
    <w:rsid w:val="001856ED"/>
    <w:rsid w:val="00185914"/>
    <w:rsid w:val="00186EA0"/>
    <w:rsid w:val="001A00E9"/>
    <w:rsid w:val="001A14F3"/>
    <w:rsid w:val="001B26F1"/>
    <w:rsid w:val="001B40C3"/>
    <w:rsid w:val="001B696B"/>
    <w:rsid w:val="001C6552"/>
    <w:rsid w:val="001D0E7B"/>
    <w:rsid w:val="001D2214"/>
    <w:rsid w:val="001E06DE"/>
    <w:rsid w:val="001E7128"/>
    <w:rsid w:val="001F4AD7"/>
    <w:rsid w:val="001F65F2"/>
    <w:rsid w:val="001F7F4B"/>
    <w:rsid w:val="00203DF7"/>
    <w:rsid w:val="00206C48"/>
    <w:rsid w:val="00211E37"/>
    <w:rsid w:val="00220E9B"/>
    <w:rsid w:val="002320BD"/>
    <w:rsid w:val="00234AC1"/>
    <w:rsid w:val="0023552B"/>
    <w:rsid w:val="00246B82"/>
    <w:rsid w:val="002553F8"/>
    <w:rsid w:val="002560EA"/>
    <w:rsid w:val="00260AAC"/>
    <w:rsid w:val="00261D72"/>
    <w:rsid w:val="00265AFD"/>
    <w:rsid w:val="0027740C"/>
    <w:rsid w:val="002830A1"/>
    <w:rsid w:val="00291F32"/>
    <w:rsid w:val="002A6554"/>
    <w:rsid w:val="002B4C5E"/>
    <w:rsid w:val="002B6A91"/>
    <w:rsid w:val="002C2CA9"/>
    <w:rsid w:val="002C31B5"/>
    <w:rsid w:val="002C4C3A"/>
    <w:rsid w:val="002C5116"/>
    <w:rsid w:val="002D0352"/>
    <w:rsid w:val="002D0793"/>
    <w:rsid w:val="002D3522"/>
    <w:rsid w:val="002D671C"/>
    <w:rsid w:val="002E27C3"/>
    <w:rsid w:val="002F1061"/>
    <w:rsid w:val="002F1160"/>
    <w:rsid w:val="002F118B"/>
    <w:rsid w:val="002F2D95"/>
    <w:rsid w:val="003029BA"/>
    <w:rsid w:val="0031735F"/>
    <w:rsid w:val="00320208"/>
    <w:rsid w:val="0032030E"/>
    <w:rsid w:val="003230C6"/>
    <w:rsid w:val="003257A1"/>
    <w:rsid w:val="003275AB"/>
    <w:rsid w:val="00337A2B"/>
    <w:rsid w:val="003409DE"/>
    <w:rsid w:val="00341AEC"/>
    <w:rsid w:val="00343147"/>
    <w:rsid w:val="003509A1"/>
    <w:rsid w:val="00361C74"/>
    <w:rsid w:val="003648A6"/>
    <w:rsid w:val="00371C3A"/>
    <w:rsid w:val="0037472A"/>
    <w:rsid w:val="0038796C"/>
    <w:rsid w:val="00395AAD"/>
    <w:rsid w:val="00396058"/>
    <w:rsid w:val="00397B42"/>
    <w:rsid w:val="003B2B6F"/>
    <w:rsid w:val="003B4EDB"/>
    <w:rsid w:val="003B7CDC"/>
    <w:rsid w:val="003C17D1"/>
    <w:rsid w:val="003C2452"/>
    <w:rsid w:val="003C5AF2"/>
    <w:rsid w:val="003D341E"/>
    <w:rsid w:val="003D69CC"/>
    <w:rsid w:val="003D7613"/>
    <w:rsid w:val="003E0FBC"/>
    <w:rsid w:val="003E55EB"/>
    <w:rsid w:val="003E71BB"/>
    <w:rsid w:val="003F012E"/>
    <w:rsid w:val="003F279C"/>
    <w:rsid w:val="00404874"/>
    <w:rsid w:val="00413F18"/>
    <w:rsid w:val="00421C3E"/>
    <w:rsid w:val="00422C0B"/>
    <w:rsid w:val="0042381A"/>
    <w:rsid w:val="00427719"/>
    <w:rsid w:val="00440E26"/>
    <w:rsid w:val="0044224C"/>
    <w:rsid w:val="00452E32"/>
    <w:rsid w:val="00454681"/>
    <w:rsid w:val="00457C95"/>
    <w:rsid w:val="00463EFB"/>
    <w:rsid w:val="00470413"/>
    <w:rsid w:val="004759F0"/>
    <w:rsid w:val="00480D6F"/>
    <w:rsid w:val="00490323"/>
    <w:rsid w:val="00492935"/>
    <w:rsid w:val="00492BE6"/>
    <w:rsid w:val="0049646A"/>
    <w:rsid w:val="00496A66"/>
    <w:rsid w:val="00496EE3"/>
    <w:rsid w:val="004A1296"/>
    <w:rsid w:val="004A3F9B"/>
    <w:rsid w:val="004A79B9"/>
    <w:rsid w:val="004A7ADB"/>
    <w:rsid w:val="004B36ED"/>
    <w:rsid w:val="004B5D49"/>
    <w:rsid w:val="004B5EFB"/>
    <w:rsid w:val="004B68CB"/>
    <w:rsid w:val="004C3D21"/>
    <w:rsid w:val="004C4327"/>
    <w:rsid w:val="004C5780"/>
    <w:rsid w:val="004C79A1"/>
    <w:rsid w:val="004C7E46"/>
    <w:rsid w:val="004E088B"/>
    <w:rsid w:val="004E0EF5"/>
    <w:rsid w:val="004E2076"/>
    <w:rsid w:val="004F12DD"/>
    <w:rsid w:val="004F6610"/>
    <w:rsid w:val="004F69AC"/>
    <w:rsid w:val="005040D8"/>
    <w:rsid w:val="00512333"/>
    <w:rsid w:val="00531020"/>
    <w:rsid w:val="00531B86"/>
    <w:rsid w:val="00531FE0"/>
    <w:rsid w:val="00534564"/>
    <w:rsid w:val="00545F19"/>
    <w:rsid w:val="00555AC3"/>
    <w:rsid w:val="005565E0"/>
    <w:rsid w:val="00561C69"/>
    <w:rsid w:val="0057454E"/>
    <w:rsid w:val="0058449B"/>
    <w:rsid w:val="00586B54"/>
    <w:rsid w:val="0059554C"/>
    <w:rsid w:val="005A6D17"/>
    <w:rsid w:val="005A6F42"/>
    <w:rsid w:val="005B5F6C"/>
    <w:rsid w:val="005B643A"/>
    <w:rsid w:val="005C1794"/>
    <w:rsid w:val="005C42EB"/>
    <w:rsid w:val="005C54A1"/>
    <w:rsid w:val="005D09B7"/>
    <w:rsid w:val="005D0C5A"/>
    <w:rsid w:val="005D342B"/>
    <w:rsid w:val="005E6053"/>
    <w:rsid w:val="00612E0D"/>
    <w:rsid w:val="0061330B"/>
    <w:rsid w:val="00620DBD"/>
    <w:rsid w:val="00621D35"/>
    <w:rsid w:val="006254FB"/>
    <w:rsid w:val="00626C82"/>
    <w:rsid w:val="00627E4F"/>
    <w:rsid w:val="006320D4"/>
    <w:rsid w:val="006520A5"/>
    <w:rsid w:val="006564A4"/>
    <w:rsid w:val="0066013D"/>
    <w:rsid w:val="00660DEB"/>
    <w:rsid w:val="0066177C"/>
    <w:rsid w:val="006619A5"/>
    <w:rsid w:val="006662C9"/>
    <w:rsid w:val="00674E5B"/>
    <w:rsid w:val="00680624"/>
    <w:rsid w:val="00691B1F"/>
    <w:rsid w:val="006937BD"/>
    <w:rsid w:val="006A3648"/>
    <w:rsid w:val="006A5323"/>
    <w:rsid w:val="006C4B80"/>
    <w:rsid w:val="006C5F7E"/>
    <w:rsid w:val="006C6238"/>
    <w:rsid w:val="006C719F"/>
    <w:rsid w:val="006C745C"/>
    <w:rsid w:val="006D0AF2"/>
    <w:rsid w:val="006D0BEB"/>
    <w:rsid w:val="006D1D8B"/>
    <w:rsid w:val="006E58D4"/>
    <w:rsid w:val="006E6B6A"/>
    <w:rsid w:val="006F0470"/>
    <w:rsid w:val="006F30E3"/>
    <w:rsid w:val="006F4569"/>
    <w:rsid w:val="006F6348"/>
    <w:rsid w:val="006F6463"/>
    <w:rsid w:val="006F73C1"/>
    <w:rsid w:val="006F747F"/>
    <w:rsid w:val="007041B2"/>
    <w:rsid w:val="0071385B"/>
    <w:rsid w:val="007224F1"/>
    <w:rsid w:val="00734000"/>
    <w:rsid w:val="00737A70"/>
    <w:rsid w:val="00746E6D"/>
    <w:rsid w:val="00747972"/>
    <w:rsid w:val="00780509"/>
    <w:rsid w:val="00786171"/>
    <w:rsid w:val="00793311"/>
    <w:rsid w:val="007A33DF"/>
    <w:rsid w:val="007A7067"/>
    <w:rsid w:val="007B579D"/>
    <w:rsid w:val="007B6FA7"/>
    <w:rsid w:val="007E2272"/>
    <w:rsid w:val="007E30AF"/>
    <w:rsid w:val="007E369F"/>
    <w:rsid w:val="007E42F1"/>
    <w:rsid w:val="007E587B"/>
    <w:rsid w:val="008016C4"/>
    <w:rsid w:val="0080235E"/>
    <w:rsid w:val="008117E2"/>
    <w:rsid w:val="00821F87"/>
    <w:rsid w:val="008265D4"/>
    <w:rsid w:val="00830CCE"/>
    <w:rsid w:val="008356EF"/>
    <w:rsid w:val="008421C3"/>
    <w:rsid w:val="008442B0"/>
    <w:rsid w:val="0085276B"/>
    <w:rsid w:val="00857983"/>
    <w:rsid w:val="008630E0"/>
    <w:rsid w:val="00887477"/>
    <w:rsid w:val="008B3081"/>
    <w:rsid w:val="008B3467"/>
    <w:rsid w:val="008D2ADF"/>
    <w:rsid w:val="008E2112"/>
    <w:rsid w:val="008F4989"/>
    <w:rsid w:val="008F57C1"/>
    <w:rsid w:val="008F6198"/>
    <w:rsid w:val="009010E2"/>
    <w:rsid w:val="00912B1C"/>
    <w:rsid w:val="00916C34"/>
    <w:rsid w:val="00917851"/>
    <w:rsid w:val="009221F0"/>
    <w:rsid w:val="00926FA5"/>
    <w:rsid w:val="00942BF1"/>
    <w:rsid w:val="00947AF9"/>
    <w:rsid w:val="00950528"/>
    <w:rsid w:val="0095139E"/>
    <w:rsid w:val="00951E1B"/>
    <w:rsid w:val="009560B9"/>
    <w:rsid w:val="00957766"/>
    <w:rsid w:val="0095783A"/>
    <w:rsid w:val="00960D16"/>
    <w:rsid w:val="0096156E"/>
    <w:rsid w:val="00963770"/>
    <w:rsid w:val="00964095"/>
    <w:rsid w:val="00966270"/>
    <w:rsid w:val="00972654"/>
    <w:rsid w:val="00973FC5"/>
    <w:rsid w:val="0098431A"/>
    <w:rsid w:val="009939C2"/>
    <w:rsid w:val="009A4A1D"/>
    <w:rsid w:val="009A5737"/>
    <w:rsid w:val="009A61FE"/>
    <w:rsid w:val="009B059F"/>
    <w:rsid w:val="009B0EA7"/>
    <w:rsid w:val="009B36B7"/>
    <w:rsid w:val="009B5AA0"/>
    <w:rsid w:val="009D414A"/>
    <w:rsid w:val="009E16AC"/>
    <w:rsid w:val="009E6BA2"/>
    <w:rsid w:val="009E7B01"/>
    <w:rsid w:val="009F23A9"/>
    <w:rsid w:val="009F35F5"/>
    <w:rsid w:val="00A01D81"/>
    <w:rsid w:val="00A03154"/>
    <w:rsid w:val="00A06D76"/>
    <w:rsid w:val="00A108E0"/>
    <w:rsid w:val="00A108FB"/>
    <w:rsid w:val="00A1183A"/>
    <w:rsid w:val="00A20A8B"/>
    <w:rsid w:val="00A26E5A"/>
    <w:rsid w:val="00A32D3C"/>
    <w:rsid w:val="00A32E27"/>
    <w:rsid w:val="00A354BA"/>
    <w:rsid w:val="00A42564"/>
    <w:rsid w:val="00A42B12"/>
    <w:rsid w:val="00A44EAA"/>
    <w:rsid w:val="00A50E70"/>
    <w:rsid w:val="00A55148"/>
    <w:rsid w:val="00A55387"/>
    <w:rsid w:val="00A56E15"/>
    <w:rsid w:val="00A6016E"/>
    <w:rsid w:val="00A74573"/>
    <w:rsid w:val="00A81357"/>
    <w:rsid w:val="00A905C0"/>
    <w:rsid w:val="00A960BE"/>
    <w:rsid w:val="00AA4735"/>
    <w:rsid w:val="00AA482B"/>
    <w:rsid w:val="00AA4929"/>
    <w:rsid w:val="00AA7278"/>
    <w:rsid w:val="00AB0C38"/>
    <w:rsid w:val="00AC7685"/>
    <w:rsid w:val="00AD0718"/>
    <w:rsid w:val="00AF0C9B"/>
    <w:rsid w:val="00AF5393"/>
    <w:rsid w:val="00B00E16"/>
    <w:rsid w:val="00B039C1"/>
    <w:rsid w:val="00B0699C"/>
    <w:rsid w:val="00B06A4C"/>
    <w:rsid w:val="00B22758"/>
    <w:rsid w:val="00B2420E"/>
    <w:rsid w:val="00B35F59"/>
    <w:rsid w:val="00B4612E"/>
    <w:rsid w:val="00B56D52"/>
    <w:rsid w:val="00B86673"/>
    <w:rsid w:val="00B86843"/>
    <w:rsid w:val="00B87620"/>
    <w:rsid w:val="00B92C63"/>
    <w:rsid w:val="00B946EA"/>
    <w:rsid w:val="00BA05EF"/>
    <w:rsid w:val="00BB1154"/>
    <w:rsid w:val="00BB4B14"/>
    <w:rsid w:val="00BB5632"/>
    <w:rsid w:val="00BB6102"/>
    <w:rsid w:val="00BB6FB0"/>
    <w:rsid w:val="00BC0AAA"/>
    <w:rsid w:val="00BC2C8F"/>
    <w:rsid w:val="00BC4F81"/>
    <w:rsid w:val="00BC631A"/>
    <w:rsid w:val="00BC71A9"/>
    <w:rsid w:val="00BC7608"/>
    <w:rsid w:val="00BD4709"/>
    <w:rsid w:val="00BE5AC2"/>
    <w:rsid w:val="00BF6BDD"/>
    <w:rsid w:val="00BF7EAB"/>
    <w:rsid w:val="00C0365B"/>
    <w:rsid w:val="00C168A3"/>
    <w:rsid w:val="00C2344F"/>
    <w:rsid w:val="00C23B12"/>
    <w:rsid w:val="00C30C2C"/>
    <w:rsid w:val="00C33EE8"/>
    <w:rsid w:val="00C3465A"/>
    <w:rsid w:val="00C40E79"/>
    <w:rsid w:val="00C52589"/>
    <w:rsid w:val="00C5618B"/>
    <w:rsid w:val="00C6074A"/>
    <w:rsid w:val="00C62F06"/>
    <w:rsid w:val="00C63DCC"/>
    <w:rsid w:val="00C663F8"/>
    <w:rsid w:val="00C726DD"/>
    <w:rsid w:val="00C72865"/>
    <w:rsid w:val="00C73A47"/>
    <w:rsid w:val="00C75976"/>
    <w:rsid w:val="00C75A15"/>
    <w:rsid w:val="00C75B6F"/>
    <w:rsid w:val="00C77BCF"/>
    <w:rsid w:val="00C879D2"/>
    <w:rsid w:val="00C87B91"/>
    <w:rsid w:val="00C92546"/>
    <w:rsid w:val="00C9430D"/>
    <w:rsid w:val="00C94FAB"/>
    <w:rsid w:val="00C9718D"/>
    <w:rsid w:val="00C97F47"/>
    <w:rsid w:val="00CA3CA8"/>
    <w:rsid w:val="00CA4E38"/>
    <w:rsid w:val="00CB0575"/>
    <w:rsid w:val="00CB18F5"/>
    <w:rsid w:val="00CB4516"/>
    <w:rsid w:val="00CC1CCC"/>
    <w:rsid w:val="00CC6AB8"/>
    <w:rsid w:val="00CD1014"/>
    <w:rsid w:val="00CD2DFA"/>
    <w:rsid w:val="00CD5F05"/>
    <w:rsid w:val="00CE2957"/>
    <w:rsid w:val="00CE4132"/>
    <w:rsid w:val="00D04456"/>
    <w:rsid w:val="00D05003"/>
    <w:rsid w:val="00D116F9"/>
    <w:rsid w:val="00D2035F"/>
    <w:rsid w:val="00D3577C"/>
    <w:rsid w:val="00D37CB7"/>
    <w:rsid w:val="00D554A1"/>
    <w:rsid w:val="00D57B49"/>
    <w:rsid w:val="00D60C22"/>
    <w:rsid w:val="00D619BA"/>
    <w:rsid w:val="00D61CDB"/>
    <w:rsid w:val="00D63731"/>
    <w:rsid w:val="00D64DA3"/>
    <w:rsid w:val="00D665D1"/>
    <w:rsid w:val="00D73DA2"/>
    <w:rsid w:val="00D82531"/>
    <w:rsid w:val="00D90CCA"/>
    <w:rsid w:val="00D922EF"/>
    <w:rsid w:val="00D968B3"/>
    <w:rsid w:val="00DA1657"/>
    <w:rsid w:val="00DA1A60"/>
    <w:rsid w:val="00DA6C64"/>
    <w:rsid w:val="00DB5C31"/>
    <w:rsid w:val="00DC4F24"/>
    <w:rsid w:val="00DD41C0"/>
    <w:rsid w:val="00DD657A"/>
    <w:rsid w:val="00DE6220"/>
    <w:rsid w:val="00DE6BFA"/>
    <w:rsid w:val="00DF0403"/>
    <w:rsid w:val="00DF1538"/>
    <w:rsid w:val="00DF42BF"/>
    <w:rsid w:val="00DF4E91"/>
    <w:rsid w:val="00DF6F86"/>
    <w:rsid w:val="00E007A8"/>
    <w:rsid w:val="00E038C3"/>
    <w:rsid w:val="00E03CB1"/>
    <w:rsid w:val="00E10A04"/>
    <w:rsid w:val="00E1401B"/>
    <w:rsid w:val="00E16532"/>
    <w:rsid w:val="00E21C40"/>
    <w:rsid w:val="00E22CDE"/>
    <w:rsid w:val="00E46089"/>
    <w:rsid w:val="00E46FB6"/>
    <w:rsid w:val="00E557C9"/>
    <w:rsid w:val="00E72A85"/>
    <w:rsid w:val="00E743A6"/>
    <w:rsid w:val="00E746F8"/>
    <w:rsid w:val="00E758BF"/>
    <w:rsid w:val="00E84C25"/>
    <w:rsid w:val="00E927BF"/>
    <w:rsid w:val="00E955F4"/>
    <w:rsid w:val="00EA0E6E"/>
    <w:rsid w:val="00EA4F9D"/>
    <w:rsid w:val="00EC0516"/>
    <w:rsid w:val="00EC1F0E"/>
    <w:rsid w:val="00EC2317"/>
    <w:rsid w:val="00EC5A50"/>
    <w:rsid w:val="00ED359D"/>
    <w:rsid w:val="00ED3F41"/>
    <w:rsid w:val="00ED678C"/>
    <w:rsid w:val="00EE3191"/>
    <w:rsid w:val="00EE5EE6"/>
    <w:rsid w:val="00EE7398"/>
    <w:rsid w:val="00EF224C"/>
    <w:rsid w:val="00EF3336"/>
    <w:rsid w:val="00F02DDE"/>
    <w:rsid w:val="00F0345D"/>
    <w:rsid w:val="00F03990"/>
    <w:rsid w:val="00F06676"/>
    <w:rsid w:val="00F25BB6"/>
    <w:rsid w:val="00F32C17"/>
    <w:rsid w:val="00F34FB3"/>
    <w:rsid w:val="00F429B2"/>
    <w:rsid w:val="00F4731F"/>
    <w:rsid w:val="00F51C00"/>
    <w:rsid w:val="00F52BAA"/>
    <w:rsid w:val="00F63097"/>
    <w:rsid w:val="00F65795"/>
    <w:rsid w:val="00F72B8A"/>
    <w:rsid w:val="00F76771"/>
    <w:rsid w:val="00F833D7"/>
    <w:rsid w:val="00F90D2B"/>
    <w:rsid w:val="00FB6E93"/>
    <w:rsid w:val="00FC53FE"/>
    <w:rsid w:val="00FD00D5"/>
    <w:rsid w:val="00FD354A"/>
    <w:rsid w:val="00FF00B8"/>
    <w:rsid w:val="00FF10AA"/>
    <w:rsid w:val="00FF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15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C95"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1B26F1"/>
    <w:pPr>
      <w:spacing w:before="100" w:beforeAutospacing="1" w:after="100" w:afterAutospacing="1"/>
    </w:pPr>
  </w:style>
  <w:style w:type="paragraph" w:styleId="List2">
    <w:name w:val="List 2"/>
    <w:basedOn w:val="Normal"/>
    <w:uiPriority w:val="99"/>
    <w:rsid w:val="00FF6AC7"/>
    <w:pPr>
      <w:ind w:left="566" w:hanging="283"/>
    </w:pPr>
  </w:style>
  <w:style w:type="paragraph" w:styleId="BodyTextIndent2">
    <w:name w:val="Body Text Indent 2"/>
    <w:basedOn w:val="Normal"/>
    <w:link w:val="BodyTextIndent2Char"/>
    <w:uiPriority w:val="99"/>
    <w:rsid w:val="00FF6A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E55EB"/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FF6AC7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FF6AC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E55EB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F6AC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55EB"/>
    <w:rPr>
      <w:rFonts w:cs="Times New Roman"/>
      <w:sz w:val="2"/>
    </w:rPr>
  </w:style>
  <w:style w:type="paragraph" w:styleId="BodyText2">
    <w:name w:val="Body Text 2"/>
    <w:basedOn w:val="Normal"/>
    <w:link w:val="BodyText2Char"/>
    <w:uiPriority w:val="99"/>
    <w:rsid w:val="00BD47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E55EB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D470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CommentReference">
    <w:name w:val="annotation reference"/>
    <w:basedOn w:val="DefaultParagraphFont"/>
    <w:uiPriority w:val="99"/>
    <w:semiHidden/>
    <w:rsid w:val="003E0FB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E0F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E55E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E0F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E55EB"/>
    <w:rPr>
      <w:b/>
      <w:bCs/>
    </w:rPr>
  </w:style>
  <w:style w:type="table" w:styleId="TableGrid">
    <w:name w:val="Table Grid"/>
    <w:basedOn w:val="TableNormal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TableGrid1">
    <w:name w:val="Table Grid 1"/>
    <w:basedOn w:val="TableNormal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er">
    <w:name w:val="footer"/>
    <w:basedOn w:val="Normal"/>
    <w:link w:val="FooterChar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0EA7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86EA0"/>
    <w:rPr>
      <w:rFonts w:cs="Times New Roman"/>
    </w:rPr>
  </w:style>
  <w:style w:type="paragraph" w:customStyle="1" w:styleId="2">
    <w:name w:val="Знак2"/>
    <w:basedOn w:val="Normal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55EB"/>
    <w:rPr>
      <w:rFonts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6E6B6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E6B6A"/>
    <w:rPr>
      <w:rFonts w:ascii="Cambria" w:hAnsi="Cambria" w:cs="Times New Roman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99"/>
    <w:qFormat/>
    <w:rsid w:val="006E6B6A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6E6B6A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E6B6A"/>
    <w:rPr>
      <w:rFonts w:ascii="Cambria" w:hAnsi="Cambria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246B8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B0EA7"/>
    <w:rPr>
      <w:rFonts w:cs="Times New Roman"/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050B0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050B08"/>
    <w:rPr>
      <w:rFonts w:ascii="Courier New" w:hAnsi="Courier New" w:cs="Courier New"/>
      <w:lang w:val="ru-RU" w:eastAsia="ru-RU" w:bidi="ar-SA"/>
    </w:rPr>
  </w:style>
  <w:style w:type="paragraph" w:customStyle="1" w:styleId="a0">
    <w:name w:val="Знак Знак Знак Знак"/>
    <w:basedOn w:val="Normal"/>
    <w:uiPriority w:val="99"/>
    <w:rsid w:val="00050B0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F224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05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4440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544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ender-sp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omorsu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aup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929</TotalTime>
  <Pages>13</Pages>
  <Words>2745</Words>
  <Characters>15652</Characters>
  <Application>Microsoft Office Outlook</Application>
  <DocSecurity>0</DocSecurity>
  <Lines>0</Lines>
  <Paragraphs>0</Paragraphs>
  <ScaleCrop>false</ScaleCrop>
  <Company>ФИРО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34</cp:revision>
  <cp:lastPrinted>2015-05-23T06:32:00Z</cp:lastPrinted>
  <dcterms:created xsi:type="dcterms:W3CDTF">2010-11-21T10:04:00Z</dcterms:created>
  <dcterms:modified xsi:type="dcterms:W3CDTF">2015-05-23T06:38:00Z</dcterms:modified>
</cp:coreProperties>
</file>